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05922" w14:textId="3DE3E01A" w:rsidR="00B1376F" w:rsidRPr="003D4C49" w:rsidRDefault="00B1376F" w:rsidP="00A872C3">
      <w:pPr>
        <w:framePr w:wrap="notBeside" w:vAnchor="text" w:hAnchor="text" w:xAlign="center" w:y="1"/>
        <w:rPr>
          <w:rFonts w:ascii="PT Astra Serif" w:hAnsi="PT Astra Serif" w:cs="Times New Roman"/>
          <w:sz w:val="26"/>
          <w:szCs w:val="26"/>
        </w:rPr>
      </w:pPr>
    </w:p>
    <w:p w14:paraId="12C6A0E7" w14:textId="77777777" w:rsidR="0087223C" w:rsidRPr="003D4C49" w:rsidRDefault="0087223C" w:rsidP="002E043B">
      <w:pPr>
        <w:tabs>
          <w:tab w:val="left" w:pos="1560"/>
          <w:tab w:val="left" w:pos="1701"/>
          <w:tab w:val="left" w:pos="1843"/>
        </w:tabs>
        <w:ind w:left="6379"/>
        <w:rPr>
          <w:rFonts w:ascii="PT Astra Serif" w:eastAsia="Times New Roman" w:hAnsi="PT Astra Serif" w:cs="Times New Roman"/>
          <w:color w:val="auto"/>
          <w:sz w:val="26"/>
          <w:szCs w:val="26"/>
        </w:rPr>
      </w:pPr>
    </w:p>
    <w:p w14:paraId="691781BA" w14:textId="4F3871D0" w:rsidR="00C34381" w:rsidRPr="00203E05" w:rsidRDefault="00C34381" w:rsidP="003D7B04">
      <w:pPr>
        <w:tabs>
          <w:tab w:val="left" w:pos="1560"/>
          <w:tab w:val="left" w:pos="1701"/>
          <w:tab w:val="left" w:pos="1843"/>
        </w:tabs>
        <w:ind w:left="4962"/>
        <w:rPr>
          <w:rFonts w:ascii="PT Astra Serif" w:eastAsia="Times New Roman" w:hAnsi="PT Astra Serif" w:cs="Times New Roman"/>
          <w:b/>
          <w:color w:val="auto"/>
          <w:sz w:val="26"/>
          <w:szCs w:val="26"/>
          <w:highlight w:val="yellow"/>
        </w:rPr>
      </w:pPr>
      <w:proofErr w:type="gramStart"/>
      <w:r w:rsidRPr="00203E05">
        <w:rPr>
          <w:rFonts w:ascii="PT Astra Serif" w:eastAsia="Times New Roman" w:hAnsi="PT Astra Serif" w:cs="Times New Roman"/>
          <w:b/>
          <w:color w:val="auto"/>
          <w:sz w:val="26"/>
          <w:szCs w:val="26"/>
          <w:highlight w:val="yellow"/>
        </w:rPr>
        <w:t>ВЫСШАЯ</w:t>
      </w:r>
      <w:proofErr w:type="gramEnd"/>
      <w:r w:rsidR="00BB64A3" w:rsidRPr="00203E05">
        <w:rPr>
          <w:rFonts w:ascii="PT Astra Serif" w:eastAsia="Times New Roman" w:hAnsi="PT Astra Serif" w:cs="Times New Roman"/>
          <w:b/>
          <w:color w:val="auto"/>
          <w:sz w:val="26"/>
          <w:szCs w:val="26"/>
          <w:highlight w:val="yellow"/>
        </w:rPr>
        <w:t xml:space="preserve"> </w:t>
      </w:r>
      <w:r w:rsidR="00B51A7B" w:rsidRPr="00203E05">
        <w:rPr>
          <w:rFonts w:ascii="PT Astra Serif" w:eastAsia="Times New Roman" w:hAnsi="PT Astra Serif" w:cs="Times New Roman"/>
          <w:b/>
          <w:color w:val="auto"/>
          <w:sz w:val="26"/>
          <w:szCs w:val="26"/>
          <w:highlight w:val="yellow"/>
        </w:rPr>
        <w:t>декабрь</w:t>
      </w:r>
      <w:r w:rsidR="006C58F1" w:rsidRPr="00203E05">
        <w:rPr>
          <w:rFonts w:ascii="PT Astra Serif" w:eastAsia="Times New Roman" w:hAnsi="PT Astra Serif" w:cs="Times New Roman"/>
          <w:b/>
          <w:color w:val="auto"/>
          <w:sz w:val="26"/>
          <w:szCs w:val="26"/>
          <w:highlight w:val="yellow"/>
        </w:rPr>
        <w:t xml:space="preserve"> </w:t>
      </w:r>
      <w:r w:rsidR="00055FCB" w:rsidRPr="00203E05">
        <w:rPr>
          <w:rFonts w:ascii="PT Astra Serif" w:eastAsia="Times New Roman" w:hAnsi="PT Astra Serif" w:cs="Times New Roman"/>
          <w:b/>
          <w:color w:val="auto"/>
          <w:sz w:val="26"/>
          <w:szCs w:val="26"/>
          <w:highlight w:val="yellow"/>
        </w:rPr>
        <w:t>20</w:t>
      </w:r>
      <w:r w:rsidR="00F62E46" w:rsidRPr="00203E05">
        <w:rPr>
          <w:rFonts w:ascii="PT Astra Serif" w:eastAsia="Times New Roman" w:hAnsi="PT Astra Serif" w:cs="Times New Roman"/>
          <w:b/>
          <w:color w:val="auto"/>
          <w:sz w:val="26"/>
          <w:szCs w:val="26"/>
          <w:highlight w:val="yellow"/>
        </w:rPr>
        <w:t>20</w:t>
      </w:r>
    </w:p>
    <w:p w14:paraId="45D8A52C" w14:textId="77777777" w:rsidR="00C34381" w:rsidRPr="00203E05" w:rsidRDefault="00C34381" w:rsidP="003D7B04">
      <w:pPr>
        <w:tabs>
          <w:tab w:val="left" w:pos="1560"/>
          <w:tab w:val="left" w:pos="1701"/>
          <w:tab w:val="left" w:pos="1843"/>
        </w:tabs>
        <w:ind w:left="4962"/>
        <w:rPr>
          <w:rFonts w:ascii="PT Astra Serif" w:eastAsia="Times New Roman" w:hAnsi="PT Astra Serif" w:cs="Times New Roman"/>
          <w:color w:val="auto"/>
          <w:sz w:val="26"/>
          <w:szCs w:val="26"/>
          <w:highlight w:val="yellow"/>
        </w:rPr>
      </w:pPr>
    </w:p>
    <w:p w14:paraId="3E11151D" w14:textId="77777777" w:rsidR="00CF19F9" w:rsidRPr="00203E05" w:rsidRDefault="00CF19F9" w:rsidP="003D7B04">
      <w:pPr>
        <w:ind w:left="4962"/>
        <w:rPr>
          <w:rFonts w:ascii="PT Astra Serif" w:eastAsia="Times New Roman" w:hAnsi="PT Astra Serif" w:cs="Times New Roman"/>
          <w:color w:val="auto"/>
          <w:sz w:val="26"/>
          <w:szCs w:val="26"/>
          <w:highlight w:val="yellow"/>
        </w:rPr>
      </w:pPr>
    </w:p>
    <w:p w14:paraId="3063CCC8" w14:textId="77777777" w:rsidR="00CF19F9" w:rsidRPr="00203E05" w:rsidRDefault="00CF19F9" w:rsidP="00E411AE">
      <w:pPr>
        <w:ind w:left="6521"/>
        <w:rPr>
          <w:rFonts w:ascii="PT Astra Serif" w:eastAsia="Times New Roman" w:hAnsi="PT Astra Serif" w:cs="Times New Roman"/>
          <w:color w:val="auto"/>
          <w:sz w:val="26"/>
          <w:szCs w:val="26"/>
          <w:highlight w:val="yellow"/>
        </w:rPr>
      </w:pPr>
    </w:p>
    <w:p w14:paraId="7FB3E6ED" w14:textId="77777777" w:rsidR="00CF19F9" w:rsidRPr="00203E05" w:rsidRDefault="00CF19F9" w:rsidP="00E411AE">
      <w:pPr>
        <w:tabs>
          <w:tab w:val="left" w:pos="4116"/>
        </w:tabs>
        <w:ind w:firstLine="851"/>
        <w:rPr>
          <w:rFonts w:ascii="PT Astra Serif" w:eastAsia="Times New Roman" w:hAnsi="PT Astra Serif" w:cs="Times New Roman"/>
          <w:color w:val="auto"/>
          <w:sz w:val="26"/>
          <w:szCs w:val="26"/>
          <w:highlight w:val="yellow"/>
        </w:rPr>
      </w:pPr>
    </w:p>
    <w:p w14:paraId="33AEFCDF" w14:textId="77777777" w:rsidR="00CF19F9" w:rsidRPr="00203E05" w:rsidRDefault="00CF19F9" w:rsidP="00E411AE">
      <w:pPr>
        <w:ind w:firstLine="851"/>
        <w:jc w:val="center"/>
        <w:rPr>
          <w:rFonts w:ascii="PT Astra Serif" w:eastAsia="Calibri" w:hAnsi="PT Astra Serif" w:cs="Times New Roman"/>
          <w:color w:val="auto"/>
          <w:sz w:val="26"/>
          <w:szCs w:val="26"/>
          <w:highlight w:val="yellow"/>
          <w:lang w:eastAsia="en-US"/>
        </w:rPr>
      </w:pPr>
      <w:r w:rsidRPr="00203E05">
        <w:rPr>
          <w:rFonts w:ascii="PT Astra Serif" w:eastAsia="Calibri" w:hAnsi="PT Astra Serif" w:cs="Times New Roman"/>
          <w:color w:val="auto"/>
          <w:sz w:val="26"/>
          <w:szCs w:val="26"/>
          <w:highlight w:val="yellow"/>
          <w:lang w:eastAsia="en-US"/>
        </w:rPr>
        <w:t>СПИСОК</w:t>
      </w:r>
    </w:p>
    <w:p w14:paraId="20985779" w14:textId="2C8D485E" w:rsidR="00CF19F9" w:rsidRPr="003D4C49" w:rsidRDefault="00CF19F9" w:rsidP="00F635E2">
      <w:pPr>
        <w:ind w:firstLine="851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203E05">
        <w:rPr>
          <w:rFonts w:ascii="PT Astra Serif" w:eastAsia="Calibri" w:hAnsi="PT Astra Serif" w:cs="Times New Roman"/>
          <w:color w:val="auto"/>
          <w:sz w:val="26"/>
          <w:szCs w:val="26"/>
          <w:highlight w:val="yellow"/>
          <w:lang w:eastAsia="en-US"/>
        </w:rPr>
        <w:t>педагогических работников организаций, осуществляющих образовательную деятельность в Ямало-Ненецком автономном округе, которым установлена</w:t>
      </w:r>
      <w:r w:rsidR="00F635E2" w:rsidRPr="00203E05">
        <w:rPr>
          <w:rFonts w:ascii="PT Astra Serif" w:eastAsia="Calibri" w:hAnsi="PT Astra Serif" w:cs="Times New Roman"/>
          <w:color w:val="auto"/>
          <w:sz w:val="26"/>
          <w:szCs w:val="26"/>
          <w:highlight w:val="yellow"/>
          <w:lang w:eastAsia="en-US"/>
        </w:rPr>
        <w:t xml:space="preserve"> </w:t>
      </w:r>
      <w:r w:rsidR="00954F29" w:rsidRPr="00203E05">
        <w:rPr>
          <w:rFonts w:ascii="PT Astra Serif" w:eastAsia="Calibri" w:hAnsi="PT Astra Serif" w:cs="Times New Roman"/>
          <w:b/>
          <w:color w:val="auto"/>
          <w:sz w:val="26"/>
          <w:szCs w:val="26"/>
          <w:highlight w:val="yellow"/>
          <w:lang w:eastAsia="en-US"/>
        </w:rPr>
        <w:t xml:space="preserve">высшая </w:t>
      </w:r>
      <w:r w:rsidRPr="00203E05">
        <w:rPr>
          <w:rFonts w:ascii="PT Astra Serif" w:eastAsia="Calibri" w:hAnsi="PT Astra Serif" w:cs="Times New Roman"/>
          <w:color w:val="auto"/>
          <w:sz w:val="26"/>
          <w:szCs w:val="26"/>
          <w:highlight w:val="yellow"/>
          <w:lang w:eastAsia="en-US"/>
        </w:rPr>
        <w:t>квалификационная категория</w:t>
      </w:r>
      <w:r w:rsidR="00A40F4C" w:rsidRPr="003D4C49"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</w:p>
    <w:p w14:paraId="0F608F02" w14:textId="77777777" w:rsidR="00CF19F9" w:rsidRPr="003D4C49" w:rsidRDefault="00CF19F9" w:rsidP="00E411AE">
      <w:pPr>
        <w:tabs>
          <w:tab w:val="left" w:pos="4116"/>
        </w:tabs>
        <w:ind w:left="6521"/>
        <w:jc w:val="both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</w:p>
    <w:tbl>
      <w:tblPr>
        <w:tblStyle w:val="af2"/>
        <w:tblW w:w="103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"/>
        <w:gridCol w:w="2413"/>
        <w:gridCol w:w="283"/>
        <w:gridCol w:w="24"/>
        <w:gridCol w:w="142"/>
        <w:gridCol w:w="112"/>
        <w:gridCol w:w="1565"/>
        <w:gridCol w:w="142"/>
        <w:gridCol w:w="140"/>
        <w:gridCol w:w="143"/>
        <w:gridCol w:w="137"/>
        <w:gridCol w:w="283"/>
        <w:gridCol w:w="4400"/>
      </w:tblGrid>
      <w:tr w:rsidR="00A15B98" w:rsidRPr="003D4C49" w14:paraId="1C02F880" w14:textId="77777777" w:rsidTr="00313919">
        <w:tc>
          <w:tcPr>
            <w:tcW w:w="10348" w:type="dxa"/>
            <w:gridSpan w:val="13"/>
          </w:tcPr>
          <w:p w14:paraId="065AEF3C" w14:textId="77777777" w:rsidR="00A15B98" w:rsidRPr="003D4C49" w:rsidRDefault="00A15B98" w:rsidP="00D83876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69988A6A" w14:textId="28866E35" w:rsidR="00A15B98" w:rsidRPr="003D4C49" w:rsidRDefault="00964EF8" w:rsidP="000F1A2A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Пуровский</w:t>
            </w:r>
            <w:proofErr w:type="spellEnd"/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район</w:t>
            </w:r>
          </w:p>
        </w:tc>
      </w:tr>
      <w:tr w:rsidR="000337BB" w:rsidRPr="003D4C49" w14:paraId="54345FBF" w14:textId="77777777" w:rsidTr="00B87DBE">
        <w:tc>
          <w:tcPr>
            <w:tcW w:w="564" w:type="dxa"/>
          </w:tcPr>
          <w:p w14:paraId="390400DF" w14:textId="77777777" w:rsidR="000337BB" w:rsidRPr="003D4C49" w:rsidRDefault="000337BB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413" w:type="dxa"/>
          </w:tcPr>
          <w:p w14:paraId="69A23198" w14:textId="3B33E536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Адильханова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Рапият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Исабековна</w:t>
            </w:r>
            <w:proofErr w:type="spellEnd"/>
          </w:p>
        </w:tc>
        <w:tc>
          <w:tcPr>
            <w:tcW w:w="2268" w:type="dxa"/>
            <w:gridSpan w:val="6"/>
          </w:tcPr>
          <w:p w14:paraId="0E55721B" w14:textId="50ED1C29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5103" w:type="dxa"/>
            <w:gridSpan w:val="5"/>
          </w:tcPr>
          <w:p w14:paraId="7F074022" w14:textId="2762E75E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№3»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0AE4FAA3" w14:textId="77777777" w:rsidTr="00B87DBE">
        <w:tc>
          <w:tcPr>
            <w:tcW w:w="564" w:type="dxa"/>
          </w:tcPr>
          <w:p w14:paraId="784A04EA" w14:textId="77777777" w:rsidR="000337BB" w:rsidRPr="003D4C49" w:rsidRDefault="000337BB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413" w:type="dxa"/>
          </w:tcPr>
          <w:p w14:paraId="4AAB7FBD" w14:textId="41A53CEC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Берестюк Валентина Аликовна</w:t>
            </w:r>
          </w:p>
        </w:tc>
        <w:tc>
          <w:tcPr>
            <w:tcW w:w="2268" w:type="dxa"/>
            <w:gridSpan w:val="6"/>
          </w:tcPr>
          <w:p w14:paraId="305063E2" w14:textId="7B1EFEDA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17148FFF" w14:textId="04512D33" w:rsidR="000337BB" w:rsidRPr="003D4C49" w:rsidRDefault="000337BB" w:rsidP="00501C42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</w:t>
            </w:r>
            <w:r w:rsidR="00501C42" w:rsidRPr="003D4C49">
              <w:rPr>
                <w:rFonts w:ascii="PT Astra Serif" w:hAnsi="PT Astra Serif" w:cs="Times New Roman"/>
                <w:sz w:val="26"/>
                <w:szCs w:val="26"/>
              </w:rPr>
              <w:t>2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»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r w:rsidR="00501C42" w:rsidRPr="003D4C49">
              <w:rPr>
                <w:rFonts w:ascii="PT Astra Serif" w:hAnsi="PT Astra Serif" w:cs="Times New Roman"/>
                <w:sz w:val="26"/>
                <w:szCs w:val="26"/>
              </w:rPr>
              <w:t>.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r w:rsidR="00501C42" w:rsidRPr="003D4C49">
              <w:rPr>
                <w:rFonts w:ascii="PT Astra Serif" w:hAnsi="PT Astra Serif" w:cs="Times New Roman"/>
                <w:sz w:val="26"/>
                <w:szCs w:val="26"/>
              </w:rPr>
              <w:t>.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. Уренгой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19B6EDFE" w14:textId="77777777" w:rsidTr="00B87DBE">
        <w:tc>
          <w:tcPr>
            <w:tcW w:w="564" w:type="dxa"/>
          </w:tcPr>
          <w:p w14:paraId="0D700042" w14:textId="77777777" w:rsidR="000337BB" w:rsidRPr="003D4C49" w:rsidRDefault="000337BB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413" w:type="dxa"/>
          </w:tcPr>
          <w:p w14:paraId="1CC68A91" w14:textId="4D2AD341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Беркутова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Элиза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Мансуровна</w:t>
            </w:r>
            <w:proofErr w:type="spellEnd"/>
          </w:p>
        </w:tc>
        <w:tc>
          <w:tcPr>
            <w:tcW w:w="2268" w:type="dxa"/>
            <w:gridSpan w:val="6"/>
          </w:tcPr>
          <w:p w14:paraId="07BEA50F" w14:textId="7EF748A4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5103" w:type="dxa"/>
            <w:gridSpan w:val="5"/>
          </w:tcPr>
          <w:p w14:paraId="37CEF5C2" w14:textId="14E49664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№2»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6BA37F26" w14:textId="77777777" w:rsidTr="00B87DBE">
        <w:tc>
          <w:tcPr>
            <w:tcW w:w="564" w:type="dxa"/>
          </w:tcPr>
          <w:p w14:paraId="19D4ECF0" w14:textId="77777777" w:rsidR="000337BB" w:rsidRPr="003D4C49" w:rsidRDefault="000337BB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413" w:type="dxa"/>
          </w:tcPr>
          <w:p w14:paraId="1892677D" w14:textId="01047B3C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Вагилова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Внера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Радиковна</w:t>
            </w:r>
            <w:proofErr w:type="spellEnd"/>
          </w:p>
        </w:tc>
        <w:tc>
          <w:tcPr>
            <w:tcW w:w="2268" w:type="dxa"/>
            <w:gridSpan w:val="6"/>
          </w:tcPr>
          <w:p w14:paraId="4398F802" w14:textId="23F86F43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5103" w:type="dxa"/>
            <w:gridSpan w:val="5"/>
          </w:tcPr>
          <w:p w14:paraId="5E6F3725" w14:textId="3B85C628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«Золотой ключик»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30B3AF69" w14:textId="77777777" w:rsidTr="00B87DBE">
        <w:tc>
          <w:tcPr>
            <w:tcW w:w="564" w:type="dxa"/>
          </w:tcPr>
          <w:p w14:paraId="7A51C68B" w14:textId="77777777" w:rsidR="000337BB" w:rsidRPr="003D4C49" w:rsidRDefault="000337BB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413" w:type="dxa"/>
          </w:tcPr>
          <w:p w14:paraId="2E3AB882" w14:textId="4C47B1AB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Водолажская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Елена Владимировна</w:t>
            </w:r>
          </w:p>
        </w:tc>
        <w:tc>
          <w:tcPr>
            <w:tcW w:w="2268" w:type="dxa"/>
            <w:gridSpan w:val="6"/>
          </w:tcPr>
          <w:p w14:paraId="1DC5305D" w14:textId="7577D1D2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30DD3129" w14:textId="5B878442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№1»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r w:rsidR="00501C42" w:rsidRPr="003D4C49">
              <w:rPr>
                <w:rFonts w:ascii="PT Astra Serif" w:hAnsi="PT Astra Serif" w:cs="Times New Roman"/>
                <w:sz w:val="26"/>
                <w:szCs w:val="26"/>
              </w:rPr>
              <w:t>.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r w:rsidR="00501C42" w:rsidRPr="003D4C49">
              <w:rPr>
                <w:rFonts w:ascii="PT Astra Serif" w:hAnsi="PT Astra Serif" w:cs="Times New Roman"/>
                <w:sz w:val="26"/>
                <w:szCs w:val="26"/>
              </w:rPr>
              <w:t>.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. Уренгой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3EF20687" w14:textId="77777777" w:rsidTr="00B87DBE">
        <w:tc>
          <w:tcPr>
            <w:tcW w:w="564" w:type="dxa"/>
          </w:tcPr>
          <w:p w14:paraId="36B2FD4C" w14:textId="65F14DF8" w:rsidR="000337BB" w:rsidRPr="003D4C49" w:rsidRDefault="000337BB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413" w:type="dxa"/>
          </w:tcPr>
          <w:p w14:paraId="0BAC1CF0" w14:textId="342F5C3F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Гарунова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Ирина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Гусейновна</w:t>
            </w:r>
            <w:proofErr w:type="spellEnd"/>
          </w:p>
        </w:tc>
        <w:tc>
          <w:tcPr>
            <w:tcW w:w="2268" w:type="dxa"/>
            <w:gridSpan w:val="6"/>
          </w:tcPr>
          <w:p w14:paraId="64DEE2E0" w14:textId="17F29BAE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5103" w:type="dxa"/>
            <w:gridSpan w:val="5"/>
          </w:tcPr>
          <w:p w14:paraId="55B29459" w14:textId="514B1DEE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«Центр развития ребенка - детский сад «Белоснежка» п.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587ABA34" w14:textId="77777777" w:rsidTr="00B87DBE">
        <w:tc>
          <w:tcPr>
            <w:tcW w:w="564" w:type="dxa"/>
          </w:tcPr>
          <w:p w14:paraId="5CAFE5C5" w14:textId="754916A1" w:rsidR="000337BB" w:rsidRPr="003D4C49" w:rsidRDefault="000337BB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413" w:type="dxa"/>
          </w:tcPr>
          <w:p w14:paraId="630E950D" w14:textId="49C80462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Гашин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Виталий Владимирович</w:t>
            </w:r>
          </w:p>
        </w:tc>
        <w:tc>
          <w:tcPr>
            <w:tcW w:w="2268" w:type="dxa"/>
            <w:gridSpan w:val="6"/>
          </w:tcPr>
          <w:p w14:paraId="4178EF6F" w14:textId="195D0409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57865BC0" w14:textId="20709E58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«Школа-интернат среднего общего образования» с.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Самбург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0DCB9F82" w14:textId="77777777" w:rsidTr="00B87DBE">
        <w:tc>
          <w:tcPr>
            <w:tcW w:w="564" w:type="dxa"/>
          </w:tcPr>
          <w:p w14:paraId="7BA485C8" w14:textId="0B77DEC9" w:rsidR="000337BB" w:rsidRPr="003D4C49" w:rsidRDefault="00D20353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413" w:type="dxa"/>
          </w:tcPr>
          <w:p w14:paraId="71AD357A" w14:textId="79869262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Голубцова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Анна Николаевна</w:t>
            </w:r>
          </w:p>
        </w:tc>
        <w:tc>
          <w:tcPr>
            <w:tcW w:w="2268" w:type="dxa"/>
            <w:gridSpan w:val="6"/>
          </w:tcPr>
          <w:p w14:paraId="1CE971D9" w14:textId="3AAAA5E0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5103" w:type="dxa"/>
            <w:gridSpan w:val="5"/>
          </w:tcPr>
          <w:p w14:paraId="42C1544B" w14:textId="160FAF4C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образовательное учреждение дополнительного образования «Дом детского творчества»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2BF1D45F" w14:textId="77777777" w:rsidTr="00B87DBE">
        <w:tc>
          <w:tcPr>
            <w:tcW w:w="564" w:type="dxa"/>
          </w:tcPr>
          <w:p w14:paraId="504ECF7D" w14:textId="5116D166" w:rsidR="000337BB" w:rsidRPr="003D4C49" w:rsidRDefault="00D20353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413" w:type="dxa"/>
          </w:tcPr>
          <w:p w14:paraId="7A7AC240" w14:textId="2A70E094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Горшкова Инна Петровна</w:t>
            </w:r>
          </w:p>
        </w:tc>
        <w:tc>
          <w:tcPr>
            <w:tcW w:w="2268" w:type="dxa"/>
            <w:gridSpan w:val="6"/>
          </w:tcPr>
          <w:p w14:paraId="527B1B44" w14:textId="476469EE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социальный педагог</w:t>
            </w:r>
          </w:p>
        </w:tc>
        <w:tc>
          <w:tcPr>
            <w:tcW w:w="5103" w:type="dxa"/>
            <w:gridSpan w:val="5"/>
          </w:tcPr>
          <w:p w14:paraId="57D1F005" w14:textId="72C4A403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«Средняя общеобразовательная школа №3» п.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47F6631D" w14:textId="77777777" w:rsidTr="00B87DBE">
        <w:tc>
          <w:tcPr>
            <w:tcW w:w="564" w:type="dxa"/>
          </w:tcPr>
          <w:p w14:paraId="3AB94D87" w14:textId="50F34F65" w:rsidR="000337BB" w:rsidRPr="003D4C49" w:rsidRDefault="00D20353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10</w:t>
            </w:r>
          </w:p>
        </w:tc>
        <w:tc>
          <w:tcPr>
            <w:tcW w:w="2413" w:type="dxa"/>
          </w:tcPr>
          <w:p w14:paraId="71E00EB4" w14:textId="35C59F7B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Егорова Татьяна Ивановна</w:t>
            </w:r>
          </w:p>
        </w:tc>
        <w:tc>
          <w:tcPr>
            <w:tcW w:w="2268" w:type="dxa"/>
            <w:gridSpan w:val="6"/>
          </w:tcPr>
          <w:p w14:paraId="3BA1075A" w14:textId="79840C6B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2BA3DA31" w14:textId="3A5159D6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</w:t>
            </w:r>
            <w:r w:rsidR="00B87DBE"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образовательная школа №1» </w:t>
            </w:r>
            <w:proofErr w:type="spellStart"/>
            <w:r w:rsidR="00B87DBE" w:rsidRPr="003D4C49"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r w:rsidR="00501C42" w:rsidRPr="003D4C49">
              <w:rPr>
                <w:rFonts w:ascii="PT Astra Serif" w:hAnsi="PT Astra Serif" w:cs="Times New Roman"/>
                <w:sz w:val="26"/>
                <w:szCs w:val="26"/>
              </w:rPr>
              <w:t>.</w:t>
            </w:r>
            <w:r w:rsidR="00B87DBE"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r w:rsidR="00501C42" w:rsidRPr="003D4C49">
              <w:rPr>
                <w:rFonts w:ascii="PT Astra Serif" w:hAnsi="PT Astra Serif" w:cs="Times New Roman"/>
                <w:sz w:val="26"/>
                <w:szCs w:val="26"/>
              </w:rPr>
              <w:t>.</w:t>
            </w:r>
            <w:r w:rsidR="00B87DBE" w:rsidRPr="003D4C49">
              <w:rPr>
                <w:rFonts w:ascii="PT Astra Serif" w:hAnsi="PT Astra Serif" w:cs="Times New Roman"/>
                <w:sz w:val="26"/>
                <w:szCs w:val="26"/>
              </w:rPr>
              <w:t>т</w:t>
            </w:r>
            <w:proofErr w:type="gramStart"/>
            <w:r w:rsidR="00B87DBE" w:rsidRPr="003D4C49">
              <w:rPr>
                <w:rFonts w:ascii="PT Astra Serif" w:hAnsi="PT Astra Serif" w:cs="Times New Roman"/>
                <w:sz w:val="26"/>
                <w:szCs w:val="26"/>
              </w:rPr>
              <w:t>.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ренгой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7474B334" w14:textId="77777777" w:rsidTr="00B87DBE">
        <w:tc>
          <w:tcPr>
            <w:tcW w:w="564" w:type="dxa"/>
          </w:tcPr>
          <w:p w14:paraId="4AE36C71" w14:textId="408DBDDC" w:rsidR="000337BB" w:rsidRPr="003D4C49" w:rsidRDefault="000337BB" w:rsidP="00D20353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  <w:r w:rsidR="00D20353"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413" w:type="dxa"/>
          </w:tcPr>
          <w:p w14:paraId="11C3F8C1" w14:textId="1D4A7DED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Жаглина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Ирина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Ахметкиреевна</w:t>
            </w:r>
            <w:proofErr w:type="spellEnd"/>
          </w:p>
        </w:tc>
        <w:tc>
          <w:tcPr>
            <w:tcW w:w="2268" w:type="dxa"/>
            <w:gridSpan w:val="6"/>
          </w:tcPr>
          <w:p w14:paraId="262AC574" w14:textId="4DCDA764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5103" w:type="dxa"/>
            <w:gridSpan w:val="5"/>
          </w:tcPr>
          <w:p w14:paraId="51E5B59A" w14:textId="13F2D515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образовательное учреждение дополнительного образования «Дом детского творчества» п.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583356BD" w14:textId="77777777" w:rsidTr="00B87DBE">
        <w:tc>
          <w:tcPr>
            <w:tcW w:w="564" w:type="dxa"/>
          </w:tcPr>
          <w:p w14:paraId="1E13B9AE" w14:textId="1C3D5852" w:rsidR="000337BB" w:rsidRPr="003D4C49" w:rsidRDefault="000337BB" w:rsidP="00D20353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  <w:r w:rsidR="00D20353"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413" w:type="dxa"/>
          </w:tcPr>
          <w:p w14:paraId="75C701D4" w14:textId="69EDB8EC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Зариева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Наталья Васильевна</w:t>
            </w:r>
          </w:p>
        </w:tc>
        <w:tc>
          <w:tcPr>
            <w:tcW w:w="2268" w:type="dxa"/>
            <w:gridSpan w:val="6"/>
          </w:tcPr>
          <w:p w14:paraId="6E9E1601" w14:textId="5FDC1A49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5103" w:type="dxa"/>
            <w:gridSpan w:val="5"/>
          </w:tcPr>
          <w:p w14:paraId="41BF0519" w14:textId="65E53D8D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«Золотой ключик»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37A4B388" w14:textId="77777777" w:rsidTr="00B87DBE">
        <w:tc>
          <w:tcPr>
            <w:tcW w:w="564" w:type="dxa"/>
          </w:tcPr>
          <w:p w14:paraId="0D596530" w14:textId="60F11CA3" w:rsidR="000337BB" w:rsidRPr="003D4C49" w:rsidRDefault="00D20353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13</w:t>
            </w:r>
          </w:p>
        </w:tc>
        <w:tc>
          <w:tcPr>
            <w:tcW w:w="2413" w:type="dxa"/>
          </w:tcPr>
          <w:p w14:paraId="398B9FA8" w14:textId="336E2E78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Змановская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Роза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Джумаевна</w:t>
            </w:r>
            <w:proofErr w:type="spellEnd"/>
          </w:p>
        </w:tc>
        <w:tc>
          <w:tcPr>
            <w:tcW w:w="2268" w:type="dxa"/>
            <w:gridSpan w:val="6"/>
          </w:tcPr>
          <w:p w14:paraId="3C78B2DE" w14:textId="24F9787A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учитель-логопед</w:t>
            </w:r>
          </w:p>
        </w:tc>
        <w:tc>
          <w:tcPr>
            <w:tcW w:w="5103" w:type="dxa"/>
            <w:gridSpan w:val="5"/>
          </w:tcPr>
          <w:p w14:paraId="7D72C962" w14:textId="26772989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«Золотой ключик»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0337BB" w:rsidRPr="003D4C49" w14:paraId="38695336" w14:textId="77777777" w:rsidTr="00B87DBE">
        <w:tc>
          <w:tcPr>
            <w:tcW w:w="564" w:type="dxa"/>
          </w:tcPr>
          <w:p w14:paraId="133D2460" w14:textId="33AB8223" w:rsidR="000337BB" w:rsidRPr="003D4C49" w:rsidRDefault="00D20353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2413" w:type="dxa"/>
          </w:tcPr>
          <w:p w14:paraId="2BA92BC7" w14:textId="620D6977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>Коваленко Наталья Сергеевна</w:t>
            </w:r>
          </w:p>
        </w:tc>
        <w:tc>
          <w:tcPr>
            <w:tcW w:w="2268" w:type="dxa"/>
            <w:gridSpan w:val="6"/>
          </w:tcPr>
          <w:p w14:paraId="14012DEA" w14:textId="546854D8" w:rsidR="000337BB" w:rsidRPr="003D4C49" w:rsidRDefault="000337BB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5103" w:type="dxa"/>
            <w:gridSpan w:val="5"/>
          </w:tcPr>
          <w:p w14:paraId="0C4B1B77" w14:textId="4481220B" w:rsidR="000337BB" w:rsidRPr="003D4C49" w:rsidRDefault="000337BB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№3»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0E13A7DF" w14:textId="77777777" w:rsidTr="00B87DBE">
        <w:tc>
          <w:tcPr>
            <w:tcW w:w="564" w:type="dxa"/>
          </w:tcPr>
          <w:p w14:paraId="128C7C58" w14:textId="67FABDA6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413" w:type="dxa"/>
          </w:tcPr>
          <w:p w14:paraId="328B00D4" w14:textId="11F46056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>Краюхина Оксана Анатольевна</w:t>
            </w:r>
          </w:p>
        </w:tc>
        <w:tc>
          <w:tcPr>
            <w:tcW w:w="2268" w:type="dxa"/>
            <w:gridSpan w:val="6"/>
          </w:tcPr>
          <w:p w14:paraId="19AB9C16" w14:textId="672081BB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5103" w:type="dxa"/>
            <w:gridSpan w:val="5"/>
          </w:tcPr>
          <w:p w14:paraId="678FAE03" w14:textId="651DCF81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образовательное учреждение дополнительного образования «Дом детского творчества»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49816266" w14:textId="77777777" w:rsidTr="00B87DBE">
        <w:tc>
          <w:tcPr>
            <w:tcW w:w="564" w:type="dxa"/>
          </w:tcPr>
          <w:p w14:paraId="3822FD89" w14:textId="1C2E474D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413" w:type="dxa"/>
          </w:tcPr>
          <w:p w14:paraId="3165339B" w14:textId="43AE6945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Кусяканова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Разина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Тухватовна</w:t>
            </w:r>
            <w:proofErr w:type="spellEnd"/>
          </w:p>
        </w:tc>
        <w:tc>
          <w:tcPr>
            <w:tcW w:w="2268" w:type="dxa"/>
            <w:gridSpan w:val="6"/>
          </w:tcPr>
          <w:p w14:paraId="12799C0D" w14:textId="15095B01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5E6450EC" w14:textId="22F4EE29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 интернат среднего общего образования»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.Т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3F9CC3D9" w14:textId="77777777" w:rsidTr="00B87DBE">
        <w:tc>
          <w:tcPr>
            <w:tcW w:w="564" w:type="dxa"/>
          </w:tcPr>
          <w:p w14:paraId="381EBAF6" w14:textId="6E0077EA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17</w:t>
            </w:r>
          </w:p>
        </w:tc>
        <w:tc>
          <w:tcPr>
            <w:tcW w:w="2413" w:type="dxa"/>
          </w:tcPr>
          <w:p w14:paraId="0DF7441D" w14:textId="29616899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Кучерявая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Камила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Маратовна</w:t>
            </w:r>
          </w:p>
        </w:tc>
        <w:tc>
          <w:tcPr>
            <w:tcW w:w="2268" w:type="dxa"/>
            <w:gridSpan w:val="6"/>
          </w:tcPr>
          <w:p w14:paraId="61FCD0B8" w14:textId="18F676EC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3AE007EC" w14:textId="423CFE32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№2» п.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384296C5" w14:textId="77777777" w:rsidTr="00B87DBE">
        <w:tc>
          <w:tcPr>
            <w:tcW w:w="564" w:type="dxa"/>
          </w:tcPr>
          <w:p w14:paraId="1E138EEB" w14:textId="6DE80CF7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2413" w:type="dxa"/>
          </w:tcPr>
          <w:p w14:paraId="6F5E9826" w14:textId="0E49861F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>Лиджиева</w:t>
            </w:r>
            <w:proofErr w:type="spellEnd"/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 xml:space="preserve"> Анна Владимировна</w:t>
            </w:r>
          </w:p>
        </w:tc>
        <w:tc>
          <w:tcPr>
            <w:tcW w:w="2268" w:type="dxa"/>
            <w:gridSpan w:val="6"/>
          </w:tcPr>
          <w:p w14:paraId="1AFFCE49" w14:textId="35AB12CD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62999052" w14:textId="7EFD1D82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 интернат основного общего образования» с.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Халясавэй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7430FFF1" w14:textId="77777777" w:rsidTr="00B87DBE">
        <w:tc>
          <w:tcPr>
            <w:tcW w:w="564" w:type="dxa"/>
          </w:tcPr>
          <w:p w14:paraId="3C003E4D" w14:textId="778E3F0E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2413" w:type="dxa"/>
          </w:tcPr>
          <w:p w14:paraId="7062DF3F" w14:textId="4F61F8AA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>Ловкис</w:t>
            </w:r>
            <w:proofErr w:type="spellEnd"/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 xml:space="preserve"> Инна Владимировна </w:t>
            </w:r>
          </w:p>
        </w:tc>
        <w:tc>
          <w:tcPr>
            <w:tcW w:w="2268" w:type="dxa"/>
            <w:gridSpan w:val="6"/>
          </w:tcPr>
          <w:p w14:paraId="1C1B5479" w14:textId="7C8D75EF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>методист</w:t>
            </w:r>
          </w:p>
        </w:tc>
        <w:tc>
          <w:tcPr>
            <w:tcW w:w="5103" w:type="dxa"/>
            <w:gridSpan w:val="5"/>
          </w:tcPr>
          <w:p w14:paraId="5F845EAD" w14:textId="59F24C68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 xml:space="preserve">муниципальное бюджетное образовательное учреждение дополнительного образования «Дом детского творчества» г. </w:t>
            </w:r>
            <w:proofErr w:type="spellStart"/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iCs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4FC2D8D2" w14:textId="77777777" w:rsidTr="00B87DBE">
        <w:tc>
          <w:tcPr>
            <w:tcW w:w="564" w:type="dxa"/>
          </w:tcPr>
          <w:p w14:paraId="06EE90B5" w14:textId="495551CD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2413" w:type="dxa"/>
          </w:tcPr>
          <w:p w14:paraId="0932251B" w14:textId="599C25C5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Люшина Татьяна Владимировна</w:t>
            </w:r>
          </w:p>
        </w:tc>
        <w:tc>
          <w:tcPr>
            <w:tcW w:w="2268" w:type="dxa"/>
            <w:gridSpan w:val="6"/>
          </w:tcPr>
          <w:p w14:paraId="63C63CDF" w14:textId="5661D4E6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471A1C77" w14:textId="02316FB3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№3» п.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108FB794" w14:textId="77777777" w:rsidTr="00B87DBE">
        <w:tc>
          <w:tcPr>
            <w:tcW w:w="564" w:type="dxa"/>
          </w:tcPr>
          <w:p w14:paraId="1CAEF680" w14:textId="6FD5C394" w:rsidR="001E6E91" w:rsidRPr="003D4C49" w:rsidRDefault="001E6E91" w:rsidP="00D20353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21</w:t>
            </w:r>
          </w:p>
        </w:tc>
        <w:tc>
          <w:tcPr>
            <w:tcW w:w="2413" w:type="dxa"/>
          </w:tcPr>
          <w:p w14:paraId="7F333E8C" w14:textId="3D96C7F8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Мороз Нонна Владимировна</w:t>
            </w:r>
          </w:p>
        </w:tc>
        <w:tc>
          <w:tcPr>
            <w:tcW w:w="2268" w:type="dxa"/>
            <w:gridSpan w:val="6"/>
          </w:tcPr>
          <w:p w14:paraId="6BF38DF2" w14:textId="5C8259CC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5103" w:type="dxa"/>
            <w:gridSpan w:val="5"/>
          </w:tcPr>
          <w:p w14:paraId="79997E50" w14:textId="0FBBDCC0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образовательное учреждение дополнительного образования «Дом детского творчества»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75C0BA0D" w14:textId="77777777" w:rsidTr="00B87DBE">
        <w:tc>
          <w:tcPr>
            <w:tcW w:w="564" w:type="dxa"/>
          </w:tcPr>
          <w:p w14:paraId="09E3D149" w14:textId="4F8BB609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22</w:t>
            </w:r>
          </w:p>
        </w:tc>
        <w:tc>
          <w:tcPr>
            <w:tcW w:w="2413" w:type="dxa"/>
          </w:tcPr>
          <w:p w14:paraId="03E0A348" w14:textId="35106BF8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Панов Артур Юрьевич</w:t>
            </w:r>
          </w:p>
        </w:tc>
        <w:tc>
          <w:tcPr>
            <w:tcW w:w="2268" w:type="dxa"/>
            <w:gridSpan w:val="6"/>
          </w:tcPr>
          <w:p w14:paraId="5BE4B8C0" w14:textId="520AE81A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70909568" w14:textId="07771394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№1»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34FB9DC5" w14:textId="77777777" w:rsidTr="00B87DBE">
        <w:tc>
          <w:tcPr>
            <w:tcW w:w="564" w:type="dxa"/>
          </w:tcPr>
          <w:p w14:paraId="4CE4BC8C" w14:textId="5623BF27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23</w:t>
            </w:r>
          </w:p>
        </w:tc>
        <w:tc>
          <w:tcPr>
            <w:tcW w:w="2413" w:type="dxa"/>
          </w:tcPr>
          <w:p w14:paraId="7E221767" w14:textId="48197A12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Петрова Оксана Леонидовна</w:t>
            </w:r>
          </w:p>
        </w:tc>
        <w:tc>
          <w:tcPr>
            <w:tcW w:w="2268" w:type="dxa"/>
            <w:gridSpan w:val="6"/>
          </w:tcPr>
          <w:p w14:paraId="7CE8D4BB" w14:textId="146CCDBF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0B361621" w14:textId="2D1DDD9F" w:rsidR="001E6E91" w:rsidRPr="003D4C49" w:rsidRDefault="001E6E91" w:rsidP="00501C42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№1»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п.г.т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. Уренгой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309DCE0A" w14:textId="77777777" w:rsidTr="00B87DBE">
        <w:tc>
          <w:tcPr>
            <w:tcW w:w="564" w:type="dxa"/>
          </w:tcPr>
          <w:p w14:paraId="194DA7A1" w14:textId="7CA264E0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24</w:t>
            </w:r>
          </w:p>
        </w:tc>
        <w:tc>
          <w:tcPr>
            <w:tcW w:w="2413" w:type="dxa"/>
          </w:tcPr>
          <w:p w14:paraId="532484BC" w14:textId="6DCBF04E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Пивоварова Ирина Ивановна</w:t>
            </w:r>
          </w:p>
        </w:tc>
        <w:tc>
          <w:tcPr>
            <w:tcW w:w="2268" w:type="dxa"/>
            <w:gridSpan w:val="6"/>
          </w:tcPr>
          <w:p w14:paraId="3B04F172" w14:textId="43CECE7B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5103" w:type="dxa"/>
            <w:gridSpan w:val="5"/>
          </w:tcPr>
          <w:p w14:paraId="47AF7163" w14:textId="6FD41EF8" w:rsidR="001E6E91" w:rsidRPr="003D4C49" w:rsidRDefault="001E6E91" w:rsidP="00501C42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 интернат среднего общего образования»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.Т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206F683E" w14:textId="77777777" w:rsidTr="00B87DBE">
        <w:tc>
          <w:tcPr>
            <w:tcW w:w="564" w:type="dxa"/>
          </w:tcPr>
          <w:p w14:paraId="66329377" w14:textId="1C441A4C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25</w:t>
            </w:r>
          </w:p>
        </w:tc>
        <w:tc>
          <w:tcPr>
            <w:tcW w:w="2413" w:type="dxa"/>
          </w:tcPr>
          <w:p w14:paraId="3D5038E9" w14:textId="37B50B94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Попова Светлана Николаевна</w:t>
            </w:r>
          </w:p>
        </w:tc>
        <w:tc>
          <w:tcPr>
            <w:tcW w:w="2268" w:type="dxa"/>
            <w:gridSpan w:val="6"/>
          </w:tcPr>
          <w:p w14:paraId="49A42613" w14:textId="3789ED6E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5103" w:type="dxa"/>
            <w:gridSpan w:val="5"/>
          </w:tcPr>
          <w:p w14:paraId="3955822A" w14:textId="4166656F" w:rsidR="001E6E91" w:rsidRPr="003D4C49" w:rsidRDefault="001E6E91" w:rsidP="00501C42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«Школа-интернат среднего общего образования» с.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Самбург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2849AD8F" w14:textId="77777777" w:rsidTr="00B87DBE">
        <w:tc>
          <w:tcPr>
            <w:tcW w:w="564" w:type="dxa"/>
          </w:tcPr>
          <w:p w14:paraId="005FD421" w14:textId="242BF0B6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26</w:t>
            </w:r>
          </w:p>
        </w:tc>
        <w:tc>
          <w:tcPr>
            <w:tcW w:w="2413" w:type="dxa"/>
          </w:tcPr>
          <w:p w14:paraId="7759990D" w14:textId="5B6F4E10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Сапрыкина Маргарита Васильевна</w:t>
            </w:r>
          </w:p>
        </w:tc>
        <w:tc>
          <w:tcPr>
            <w:tcW w:w="2268" w:type="dxa"/>
            <w:gridSpan w:val="6"/>
          </w:tcPr>
          <w:p w14:paraId="4351883A" w14:textId="58129786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5103" w:type="dxa"/>
            <w:gridSpan w:val="5"/>
          </w:tcPr>
          <w:p w14:paraId="29E3EEB7" w14:textId="5C4BD61B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образовательное учреждение дополнительного образования «Дом детского творчества» п.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7CDCE89B" w14:textId="77777777" w:rsidTr="00B87DBE">
        <w:tc>
          <w:tcPr>
            <w:tcW w:w="564" w:type="dxa"/>
          </w:tcPr>
          <w:p w14:paraId="12611A1D" w14:textId="55776651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27</w:t>
            </w:r>
          </w:p>
        </w:tc>
        <w:tc>
          <w:tcPr>
            <w:tcW w:w="2413" w:type="dxa"/>
          </w:tcPr>
          <w:p w14:paraId="3233837B" w14:textId="6461AF42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Сизова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Людмила Ивановна</w:t>
            </w:r>
          </w:p>
        </w:tc>
        <w:tc>
          <w:tcPr>
            <w:tcW w:w="2268" w:type="dxa"/>
            <w:gridSpan w:val="6"/>
          </w:tcPr>
          <w:p w14:paraId="7D47E151" w14:textId="128D74EF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499BE63F" w14:textId="57CBB543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№3» п.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583BB49D" w14:textId="77777777" w:rsidTr="00B87DBE">
        <w:tc>
          <w:tcPr>
            <w:tcW w:w="564" w:type="dxa"/>
          </w:tcPr>
          <w:p w14:paraId="0C8B8DA9" w14:textId="5A9E4BCD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28</w:t>
            </w:r>
          </w:p>
        </w:tc>
        <w:tc>
          <w:tcPr>
            <w:tcW w:w="2413" w:type="dxa"/>
          </w:tcPr>
          <w:p w14:paraId="60C64C4F" w14:textId="3CF5AD46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Ставропольцева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Татьяна Владимировна</w:t>
            </w:r>
          </w:p>
        </w:tc>
        <w:tc>
          <w:tcPr>
            <w:tcW w:w="2268" w:type="dxa"/>
            <w:gridSpan w:val="6"/>
          </w:tcPr>
          <w:p w14:paraId="326A4A37" w14:textId="3805196B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5103" w:type="dxa"/>
            <w:gridSpan w:val="5"/>
          </w:tcPr>
          <w:p w14:paraId="32ADFFD1" w14:textId="36ACE02F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«Центр развития ребенка - детский сад «Белоснежка» п. Пурпе-1 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5FE898C3" w14:textId="77777777" w:rsidTr="00B87DBE">
        <w:tc>
          <w:tcPr>
            <w:tcW w:w="564" w:type="dxa"/>
          </w:tcPr>
          <w:p w14:paraId="517BF20E" w14:textId="5386E275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29</w:t>
            </w:r>
          </w:p>
        </w:tc>
        <w:tc>
          <w:tcPr>
            <w:tcW w:w="2413" w:type="dxa"/>
          </w:tcPr>
          <w:p w14:paraId="1B01F641" w14:textId="312CCAAC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Сухорукова Элеонора Юрьевна</w:t>
            </w:r>
          </w:p>
        </w:tc>
        <w:tc>
          <w:tcPr>
            <w:tcW w:w="2268" w:type="dxa"/>
            <w:gridSpan w:val="6"/>
          </w:tcPr>
          <w:p w14:paraId="3550D60F" w14:textId="1E68064C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7930CAFF" w14:textId="17C654F9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№1»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п.г.т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. Уренгой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4D9EDF0E" w14:textId="77777777" w:rsidTr="00B87DBE">
        <w:tc>
          <w:tcPr>
            <w:tcW w:w="564" w:type="dxa"/>
          </w:tcPr>
          <w:p w14:paraId="40FAACE8" w14:textId="3F6ED5B1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30</w:t>
            </w:r>
          </w:p>
        </w:tc>
        <w:tc>
          <w:tcPr>
            <w:tcW w:w="2413" w:type="dxa"/>
          </w:tcPr>
          <w:p w14:paraId="6BC8177F" w14:textId="2EB69340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Ткачева Наталья Владимировна</w:t>
            </w:r>
          </w:p>
        </w:tc>
        <w:tc>
          <w:tcPr>
            <w:tcW w:w="2268" w:type="dxa"/>
            <w:gridSpan w:val="6"/>
          </w:tcPr>
          <w:p w14:paraId="763A4D75" w14:textId="2D3BB9F8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5103" w:type="dxa"/>
            <w:gridSpan w:val="5"/>
          </w:tcPr>
          <w:p w14:paraId="35BA781E" w14:textId="675A3004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образовательное учреждение дополнительного образования «Дом детского творчества» п.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594A9D49" w14:textId="77777777" w:rsidTr="00B87DBE">
        <w:tc>
          <w:tcPr>
            <w:tcW w:w="564" w:type="dxa"/>
          </w:tcPr>
          <w:p w14:paraId="5A1790B7" w14:textId="4DE2FF21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31</w:t>
            </w:r>
          </w:p>
        </w:tc>
        <w:tc>
          <w:tcPr>
            <w:tcW w:w="2413" w:type="dxa"/>
          </w:tcPr>
          <w:p w14:paraId="5517A8D3" w14:textId="483EBE2C" w:rsidR="001E6E91" w:rsidRPr="003D4C49" w:rsidRDefault="001E6E91" w:rsidP="003D4C49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Ульянов Владимир Николаевич </w:t>
            </w:r>
          </w:p>
        </w:tc>
        <w:tc>
          <w:tcPr>
            <w:tcW w:w="2268" w:type="dxa"/>
            <w:gridSpan w:val="6"/>
          </w:tcPr>
          <w:p w14:paraId="07B49985" w14:textId="2C5E3A56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36724840" w14:textId="35F0BB14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№3»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3D532EEA" w14:textId="77777777" w:rsidTr="00B87DBE">
        <w:tc>
          <w:tcPr>
            <w:tcW w:w="564" w:type="dxa"/>
          </w:tcPr>
          <w:p w14:paraId="255B4443" w14:textId="774E4D32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32</w:t>
            </w:r>
          </w:p>
        </w:tc>
        <w:tc>
          <w:tcPr>
            <w:tcW w:w="2413" w:type="dxa"/>
          </w:tcPr>
          <w:p w14:paraId="395672A4" w14:textId="31D5D949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Халфин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Руслан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Шакирьянович</w:t>
            </w:r>
            <w:proofErr w:type="spellEnd"/>
          </w:p>
        </w:tc>
        <w:tc>
          <w:tcPr>
            <w:tcW w:w="2268" w:type="dxa"/>
            <w:gridSpan w:val="6"/>
          </w:tcPr>
          <w:p w14:paraId="4478CF2D" w14:textId="73FD934B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5103" w:type="dxa"/>
            <w:gridSpan w:val="5"/>
          </w:tcPr>
          <w:p w14:paraId="69B0C3C4" w14:textId="620892EA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№2» п.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60B26DE5" w14:textId="77777777" w:rsidTr="00B87DBE">
        <w:tc>
          <w:tcPr>
            <w:tcW w:w="564" w:type="dxa"/>
          </w:tcPr>
          <w:p w14:paraId="7AA6D577" w14:textId="05356E03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33</w:t>
            </w:r>
          </w:p>
        </w:tc>
        <w:tc>
          <w:tcPr>
            <w:tcW w:w="2413" w:type="dxa"/>
          </w:tcPr>
          <w:p w14:paraId="6D582ABE" w14:textId="7DF8FFC8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Храмцова Анастасия Михайловна</w:t>
            </w:r>
          </w:p>
        </w:tc>
        <w:tc>
          <w:tcPr>
            <w:tcW w:w="2268" w:type="dxa"/>
            <w:gridSpan w:val="6"/>
          </w:tcPr>
          <w:p w14:paraId="6A6CA63E" w14:textId="5479A79F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5103" w:type="dxa"/>
            <w:gridSpan w:val="5"/>
          </w:tcPr>
          <w:p w14:paraId="65329607" w14:textId="5A20644A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образовательное учреждение дополнительного образования «Дом детского творчества» п.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6D665813" w14:textId="77777777" w:rsidTr="00B87DBE">
        <w:tc>
          <w:tcPr>
            <w:tcW w:w="564" w:type="dxa"/>
          </w:tcPr>
          <w:p w14:paraId="00377F1A" w14:textId="2B08B64F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34</w:t>
            </w:r>
          </w:p>
        </w:tc>
        <w:tc>
          <w:tcPr>
            <w:tcW w:w="2413" w:type="dxa"/>
          </w:tcPr>
          <w:p w14:paraId="6C13BE3E" w14:textId="27B44972" w:rsidR="001E6E91" w:rsidRPr="003D4C49" w:rsidRDefault="001E6E91" w:rsidP="000337BB">
            <w:pPr>
              <w:rPr>
                <w:rFonts w:ascii="PT Astra Serif" w:hAnsi="PT Astra Serif" w:cs="Times New Roman"/>
                <w:color w:val="FF0000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Хуранова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Светлана Евгеньевна</w:t>
            </w:r>
          </w:p>
        </w:tc>
        <w:tc>
          <w:tcPr>
            <w:tcW w:w="2268" w:type="dxa"/>
            <w:gridSpan w:val="6"/>
          </w:tcPr>
          <w:p w14:paraId="4C765165" w14:textId="4A7256BB" w:rsidR="001E6E91" w:rsidRPr="003D4C49" w:rsidRDefault="001E6E91" w:rsidP="000337BB">
            <w:pPr>
              <w:rPr>
                <w:rFonts w:ascii="PT Astra Serif" w:hAnsi="PT Astra Serif" w:cs="Times New Roman"/>
                <w:color w:val="FF0000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721D6987" w14:textId="1F76263E" w:rsidR="001E6E91" w:rsidRPr="003D4C49" w:rsidRDefault="001E6E91" w:rsidP="00B87DBE">
            <w:pPr>
              <w:rPr>
                <w:rFonts w:ascii="PT Astra Serif" w:hAnsi="PT Astra Serif" w:cs="Times New Roman"/>
                <w:color w:val="FF0000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№2» п.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71BE4E5F" w14:textId="77777777" w:rsidTr="00B87DBE">
        <w:tc>
          <w:tcPr>
            <w:tcW w:w="564" w:type="dxa"/>
          </w:tcPr>
          <w:p w14:paraId="4745BB40" w14:textId="045EDF0B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35</w:t>
            </w:r>
          </w:p>
        </w:tc>
        <w:tc>
          <w:tcPr>
            <w:tcW w:w="2413" w:type="dxa"/>
          </w:tcPr>
          <w:p w14:paraId="592D5DFD" w14:textId="58A7D02A" w:rsidR="001E6E91" w:rsidRPr="003D4C49" w:rsidRDefault="001E6E91" w:rsidP="000337BB">
            <w:pPr>
              <w:rPr>
                <w:rFonts w:ascii="PT Astra Serif" w:hAnsi="PT Astra Serif" w:cs="Times New Roman"/>
                <w:color w:val="FF0000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Черепанова Светлана Александровна</w:t>
            </w:r>
          </w:p>
        </w:tc>
        <w:tc>
          <w:tcPr>
            <w:tcW w:w="2268" w:type="dxa"/>
            <w:gridSpan w:val="6"/>
          </w:tcPr>
          <w:p w14:paraId="3C7BA7A6" w14:textId="38E9CD13" w:rsidR="001E6E91" w:rsidRPr="003D4C49" w:rsidRDefault="001E6E91" w:rsidP="000337BB">
            <w:pPr>
              <w:rPr>
                <w:rFonts w:ascii="PT Astra Serif" w:hAnsi="PT Astra Serif" w:cs="Times New Roman"/>
                <w:color w:val="FF0000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6EDB64FE" w14:textId="7C6D285E" w:rsidR="001E6E91" w:rsidRPr="003D4C49" w:rsidRDefault="001E6E91" w:rsidP="00B87DBE">
            <w:pPr>
              <w:rPr>
                <w:rFonts w:ascii="PT Astra Serif" w:hAnsi="PT Astra Serif" w:cs="Times New Roman"/>
                <w:color w:val="FF0000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№3» г.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1C2E9F42" w14:textId="77777777" w:rsidTr="00B87DBE">
        <w:tc>
          <w:tcPr>
            <w:tcW w:w="564" w:type="dxa"/>
          </w:tcPr>
          <w:p w14:paraId="15BACCFE" w14:textId="1A5FBCE5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36</w:t>
            </w:r>
          </w:p>
        </w:tc>
        <w:tc>
          <w:tcPr>
            <w:tcW w:w="2413" w:type="dxa"/>
          </w:tcPr>
          <w:p w14:paraId="3A56ED63" w14:textId="02B28F85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Шарипова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Лида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Рифовна</w:t>
            </w:r>
            <w:proofErr w:type="spellEnd"/>
          </w:p>
        </w:tc>
        <w:tc>
          <w:tcPr>
            <w:tcW w:w="2268" w:type="dxa"/>
            <w:gridSpan w:val="6"/>
          </w:tcPr>
          <w:p w14:paraId="33DDC2E3" w14:textId="17388E0D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5D8A42B9" w14:textId="6FAE4D0F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№1»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п.г.т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. Уренгой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37291D45" w14:textId="77777777" w:rsidTr="00B87DBE">
        <w:tc>
          <w:tcPr>
            <w:tcW w:w="564" w:type="dxa"/>
          </w:tcPr>
          <w:p w14:paraId="2DD26088" w14:textId="11ED1792" w:rsidR="001E6E91" w:rsidRPr="003D4C49" w:rsidRDefault="001E6E91" w:rsidP="00BB710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37</w:t>
            </w:r>
          </w:p>
        </w:tc>
        <w:tc>
          <w:tcPr>
            <w:tcW w:w="2413" w:type="dxa"/>
          </w:tcPr>
          <w:p w14:paraId="7ACE0A15" w14:textId="2A126C70" w:rsidR="001E6E91" w:rsidRPr="003D4C49" w:rsidRDefault="001E6E91" w:rsidP="003D4C49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Шмидт Наталья Александровна </w:t>
            </w:r>
          </w:p>
        </w:tc>
        <w:tc>
          <w:tcPr>
            <w:tcW w:w="2268" w:type="dxa"/>
            <w:gridSpan w:val="6"/>
          </w:tcPr>
          <w:p w14:paraId="4D65CF2C" w14:textId="0076019E" w:rsidR="001E6E91" w:rsidRPr="003D4C49" w:rsidRDefault="001E6E91" w:rsidP="000337B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5103" w:type="dxa"/>
            <w:gridSpan w:val="5"/>
          </w:tcPr>
          <w:p w14:paraId="55C9BB73" w14:textId="4A28BAA7" w:rsidR="001E6E91" w:rsidRPr="003D4C49" w:rsidRDefault="001E6E91" w:rsidP="00B87DB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№2»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п.г.т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. Уренгой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1E6E91" w:rsidRPr="003D4C49" w14:paraId="1E20A9B4" w14:textId="77777777" w:rsidTr="006E6CD2">
        <w:tc>
          <w:tcPr>
            <w:tcW w:w="10348" w:type="dxa"/>
            <w:gridSpan w:val="13"/>
          </w:tcPr>
          <w:p w14:paraId="785D2DDA" w14:textId="77777777" w:rsidR="001E6E91" w:rsidRPr="003D4C49" w:rsidRDefault="001E6E91" w:rsidP="00125217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</w:p>
          <w:p w14:paraId="29B4F4D0" w14:textId="68261D90" w:rsidR="001E6E91" w:rsidRPr="003D4C49" w:rsidRDefault="001E6E91" w:rsidP="00125217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>.Л</w:t>
            </w:r>
            <w:proofErr w:type="gramEnd"/>
            <w:r w:rsidR="003D4C49"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>абытнанги</w:t>
            </w:r>
            <w:proofErr w:type="spellEnd"/>
          </w:p>
        </w:tc>
      </w:tr>
      <w:tr w:rsidR="001E6E91" w:rsidRPr="003D4C49" w14:paraId="2A9B7910" w14:textId="77777777" w:rsidTr="000047DE">
        <w:tc>
          <w:tcPr>
            <w:tcW w:w="564" w:type="dxa"/>
          </w:tcPr>
          <w:p w14:paraId="661B2592" w14:textId="77777777" w:rsidR="001E6E91" w:rsidRPr="003D4C49" w:rsidRDefault="001E6E91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720" w:type="dxa"/>
            <w:gridSpan w:val="3"/>
          </w:tcPr>
          <w:p w14:paraId="3A7D414F" w14:textId="00DA2485" w:rsidR="001E6E91" w:rsidRPr="003D4C49" w:rsidRDefault="001E6E91" w:rsidP="0053706A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Бережная Наталья Юрьевна</w:t>
            </w:r>
          </w:p>
        </w:tc>
        <w:tc>
          <w:tcPr>
            <w:tcW w:w="2101" w:type="dxa"/>
            <w:gridSpan w:val="5"/>
          </w:tcPr>
          <w:p w14:paraId="723F436C" w14:textId="4BB7AE4D" w:rsidR="001E6E91" w:rsidRPr="003D4C49" w:rsidRDefault="001E6E91" w:rsidP="00324054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963" w:type="dxa"/>
            <w:gridSpan w:val="4"/>
          </w:tcPr>
          <w:p w14:paraId="000A6A45" w14:textId="60A68B5A" w:rsidR="001E6E91" w:rsidRPr="003D4C49" w:rsidRDefault="001E6E91" w:rsidP="0053706A">
            <w:pPr>
              <w:tabs>
                <w:tab w:val="center" w:pos="4153"/>
                <w:tab w:val="right" w:pos="830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муниципальное автономное общеобразовательное учреждение Гимназия города </w:t>
            </w: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Лабытнанги</w:t>
            </w:r>
            <w:proofErr w:type="spellEnd"/>
          </w:p>
        </w:tc>
      </w:tr>
      <w:tr w:rsidR="001E6E91" w:rsidRPr="003D4C49" w14:paraId="2C7236EB" w14:textId="77777777" w:rsidTr="000047DE">
        <w:tc>
          <w:tcPr>
            <w:tcW w:w="564" w:type="dxa"/>
          </w:tcPr>
          <w:p w14:paraId="298023CC" w14:textId="77777777" w:rsidR="001E6E91" w:rsidRPr="003D4C49" w:rsidRDefault="001E6E91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720" w:type="dxa"/>
            <w:gridSpan w:val="3"/>
          </w:tcPr>
          <w:p w14:paraId="33EA0713" w14:textId="703CD6A8" w:rsidR="001E6E91" w:rsidRPr="003D4C49" w:rsidRDefault="001E6E91" w:rsidP="0053706A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Бикбова</w:t>
            </w:r>
            <w:proofErr w:type="spellEnd"/>
            <w:r w:rsidRPr="003D4C49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Румия</w:t>
            </w:r>
            <w:proofErr w:type="spellEnd"/>
            <w:r w:rsidRPr="003D4C49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Дамеровна</w:t>
            </w:r>
            <w:proofErr w:type="spellEnd"/>
          </w:p>
        </w:tc>
        <w:tc>
          <w:tcPr>
            <w:tcW w:w="2101" w:type="dxa"/>
            <w:gridSpan w:val="5"/>
          </w:tcPr>
          <w:p w14:paraId="341E460F" w14:textId="6903D880" w:rsidR="001E6E91" w:rsidRPr="003D4C49" w:rsidRDefault="001E6E91" w:rsidP="00324054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963" w:type="dxa"/>
            <w:gridSpan w:val="4"/>
          </w:tcPr>
          <w:p w14:paraId="08728558" w14:textId="53958EE0" w:rsidR="001E6E91" w:rsidRPr="003D4C49" w:rsidRDefault="001E6E91" w:rsidP="0053706A">
            <w:pPr>
              <w:tabs>
                <w:tab w:val="center" w:pos="4153"/>
                <w:tab w:val="right" w:pos="830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муниципальное автономное общеобразовательное учреждение Гимназия города </w:t>
            </w: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Лабытнанги</w:t>
            </w:r>
            <w:proofErr w:type="spellEnd"/>
          </w:p>
        </w:tc>
      </w:tr>
      <w:tr w:rsidR="003D4C49" w:rsidRPr="003D4C49" w14:paraId="212AEEAB" w14:textId="77777777" w:rsidTr="000047DE">
        <w:tc>
          <w:tcPr>
            <w:tcW w:w="564" w:type="dxa"/>
          </w:tcPr>
          <w:p w14:paraId="1915878B" w14:textId="0712E16E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720" w:type="dxa"/>
            <w:gridSpan w:val="3"/>
          </w:tcPr>
          <w:p w14:paraId="69FDA34E" w14:textId="666B3D9B" w:rsidR="003D4C49" w:rsidRPr="003D4C49" w:rsidRDefault="003D4C49" w:rsidP="0053706A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Аминова Инесса Васильевна</w:t>
            </w:r>
          </w:p>
        </w:tc>
        <w:tc>
          <w:tcPr>
            <w:tcW w:w="2101" w:type="dxa"/>
            <w:gridSpan w:val="5"/>
          </w:tcPr>
          <w:p w14:paraId="426ECFF0" w14:textId="3B2762E9" w:rsidR="003D4C49" w:rsidRPr="003D4C49" w:rsidRDefault="003D4C49" w:rsidP="00324054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963" w:type="dxa"/>
            <w:gridSpan w:val="4"/>
          </w:tcPr>
          <w:p w14:paraId="302BF38B" w14:textId="710A6B4B" w:rsidR="003D4C49" w:rsidRPr="003D4C49" w:rsidRDefault="003D4C49" w:rsidP="0053706A">
            <w:pPr>
              <w:tabs>
                <w:tab w:val="center" w:pos="4153"/>
                <w:tab w:val="right" w:pos="8306"/>
              </w:tabs>
              <w:rPr>
                <w:rFonts w:ascii="PT Astra Serif" w:hAnsi="PT Astra Serif"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№3 с углубленным изучением отдельных предметов»</w:t>
            </w:r>
          </w:p>
        </w:tc>
      </w:tr>
      <w:tr w:rsidR="003D4C49" w:rsidRPr="003D4C49" w14:paraId="2B69AAC5" w14:textId="77777777" w:rsidTr="000047DE">
        <w:tc>
          <w:tcPr>
            <w:tcW w:w="564" w:type="dxa"/>
          </w:tcPr>
          <w:p w14:paraId="430905BB" w14:textId="7A5EDB20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720" w:type="dxa"/>
            <w:gridSpan w:val="3"/>
          </w:tcPr>
          <w:p w14:paraId="4C2DA336" w14:textId="37C3169B" w:rsidR="003D4C49" w:rsidRPr="003D4C49" w:rsidRDefault="003D4C49" w:rsidP="0053706A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Коваль Людмила Викторовна</w:t>
            </w:r>
          </w:p>
        </w:tc>
        <w:tc>
          <w:tcPr>
            <w:tcW w:w="2101" w:type="dxa"/>
            <w:gridSpan w:val="5"/>
          </w:tcPr>
          <w:p w14:paraId="0DDB2503" w14:textId="5247039C" w:rsidR="003D4C49" w:rsidRPr="003D4C49" w:rsidRDefault="003D4C49" w:rsidP="00324054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963" w:type="dxa"/>
            <w:gridSpan w:val="4"/>
          </w:tcPr>
          <w:p w14:paraId="2B27A820" w14:textId="09626692" w:rsidR="003D4C49" w:rsidRPr="003D4C49" w:rsidRDefault="003D4C49" w:rsidP="0053706A">
            <w:pPr>
              <w:tabs>
                <w:tab w:val="center" w:pos="4153"/>
                <w:tab w:val="right" w:pos="8306"/>
              </w:tabs>
              <w:rPr>
                <w:rFonts w:ascii="PT Astra Serif" w:hAnsi="PT Astra Serif"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№3 с углубленным изучением отдельных предметов»</w:t>
            </w:r>
          </w:p>
        </w:tc>
      </w:tr>
      <w:tr w:rsidR="003D4C49" w:rsidRPr="003D4C49" w14:paraId="660A70F6" w14:textId="77777777" w:rsidTr="000047DE">
        <w:tc>
          <w:tcPr>
            <w:tcW w:w="564" w:type="dxa"/>
          </w:tcPr>
          <w:p w14:paraId="53628F32" w14:textId="353B7F02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720" w:type="dxa"/>
            <w:gridSpan w:val="3"/>
          </w:tcPr>
          <w:p w14:paraId="071C5F16" w14:textId="62B513F2" w:rsidR="003D4C49" w:rsidRPr="003D4C49" w:rsidRDefault="003D4C49" w:rsidP="0053706A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Малышева Светлана Александровна</w:t>
            </w:r>
          </w:p>
        </w:tc>
        <w:tc>
          <w:tcPr>
            <w:tcW w:w="2101" w:type="dxa"/>
            <w:gridSpan w:val="5"/>
          </w:tcPr>
          <w:p w14:paraId="66789460" w14:textId="57CB07C0" w:rsidR="003D4C49" w:rsidRPr="003D4C49" w:rsidRDefault="003D4C49" w:rsidP="00324054">
            <w:pPr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963" w:type="dxa"/>
            <w:gridSpan w:val="4"/>
          </w:tcPr>
          <w:p w14:paraId="3AE1085B" w14:textId="22F52C9D" w:rsidR="003D4C49" w:rsidRPr="003D4C49" w:rsidRDefault="003D4C49" w:rsidP="0053706A">
            <w:pPr>
              <w:tabs>
                <w:tab w:val="center" w:pos="4153"/>
                <w:tab w:val="right" w:pos="8306"/>
              </w:tabs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№3 с углубленным изучением отдельных предметов»</w:t>
            </w:r>
          </w:p>
        </w:tc>
      </w:tr>
      <w:tr w:rsidR="003D4C49" w:rsidRPr="003D4C49" w14:paraId="3C7E657F" w14:textId="77777777" w:rsidTr="000047DE">
        <w:tc>
          <w:tcPr>
            <w:tcW w:w="564" w:type="dxa"/>
          </w:tcPr>
          <w:p w14:paraId="51E2C9BE" w14:textId="58D0F655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720" w:type="dxa"/>
            <w:gridSpan w:val="3"/>
          </w:tcPr>
          <w:p w14:paraId="0462679A" w14:textId="47F58BF0" w:rsidR="003D4C49" w:rsidRPr="003D4C49" w:rsidRDefault="003D4C49" w:rsidP="0053706A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Храповицкий Алексей </w:t>
            </w:r>
            <w:r w:rsidRPr="003D4C49">
              <w:rPr>
                <w:rFonts w:ascii="PT Astra Serif" w:hAnsi="PT Astra Serif"/>
                <w:sz w:val="26"/>
                <w:szCs w:val="26"/>
              </w:rPr>
              <w:lastRenderedPageBreak/>
              <w:t>Николаевич</w:t>
            </w:r>
          </w:p>
        </w:tc>
        <w:tc>
          <w:tcPr>
            <w:tcW w:w="2101" w:type="dxa"/>
            <w:gridSpan w:val="5"/>
          </w:tcPr>
          <w:p w14:paraId="4E2D2FCC" w14:textId="32065546" w:rsidR="003D4C49" w:rsidRPr="003D4C49" w:rsidRDefault="003D4C49" w:rsidP="00324054">
            <w:pPr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lastRenderedPageBreak/>
              <w:t xml:space="preserve">учитель </w:t>
            </w:r>
          </w:p>
        </w:tc>
        <w:tc>
          <w:tcPr>
            <w:tcW w:w="4963" w:type="dxa"/>
            <w:gridSpan w:val="4"/>
          </w:tcPr>
          <w:p w14:paraId="368F8F6F" w14:textId="3802252A" w:rsidR="003D4C49" w:rsidRPr="003D4C49" w:rsidRDefault="003D4C49" w:rsidP="0053706A">
            <w:pPr>
              <w:tabs>
                <w:tab w:val="center" w:pos="4153"/>
                <w:tab w:val="right" w:pos="8306"/>
              </w:tabs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</w:t>
            </w:r>
            <w:r w:rsidRPr="003D4C49">
              <w:rPr>
                <w:rFonts w:ascii="PT Astra Serif" w:hAnsi="PT Astra Serif"/>
                <w:sz w:val="26"/>
                <w:szCs w:val="26"/>
              </w:rPr>
              <w:lastRenderedPageBreak/>
              <w:t>общеобразовательное учреждение «Средняя общеобразовательная школа №3 с углубленным изучением отдельных предметов»</w:t>
            </w:r>
          </w:p>
        </w:tc>
      </w:tr>
      <w:tr w:rsidR="003D4C49" w:rsidRPr="003D4C49" w14:paraId="4FEA0E10" w14:textId="77777777" w:rsidTr="0067315B">
        <w:tc>
          <w:tcPr>
            <w:tcW w:w="10348" w:type="dxa"/>
            <w:gridSpan w:val="13"/>
          </w:tcPr>
          <w:p w14:paraId="5177AE25" w14:textId="77777777" w:rsidR="003D4C49" w:rsidRPr="003D4C49" w:rsidRDefault="003D4C49" w:rsidP="0067315B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</w:p>
          <w:p w14:paraId="77609967" w14:textId="4FEFA670" w:rsidR="003D4C49" w:rsidRPr="003D4C49" w:rsidRDefault="003D4C49" w:rsidP="004B3902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b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b/>
                <w:sz w:val="26"/>
                <w:szCs w:val="26"/>
              </w:rPr>
              <w:t>.С</w:t>
            </w:r>
            <w:proofErr w:type="gramEnd"/>
            <w:r w:rsidRPr="003D4C49">
              <w:rPr>
                <w:rFonts w:ascii="PT Astra Serif" w:hAnsi="PT Astra Serif" w:cs="Times New Roman"/>
                <w:b/>
                <w:sz w:val="26"/>
                <w:szCs w:val="26"/>
              </w:rPr>
              <w:t>алехард</w:t>
            </w:r>
            <w:proofErr w:type="spellEnd"/>
          </w:p>
        </w:tc>
      </w:tr>
      <w:tr w:rsidR="003D4C49" w:rsidRPr="003D4C49" w14:paraId="606EC5C8" w14:textId="77777777" w:rsidTr="000047DE">
        <w:tc>
          <w:tcPr>
            <w:tcW w:w="564" w:type="dxa"/>
          </w:tcPr>
          <w:p w14:paraId="612A4936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720" w:type="dxa"/>
            <w:gridSpan w:val="3"/>
          </w:tcPr>
          <w:p w14:paraId="2E478ECF" w14:textId="6E372F3F" w:rsidR="003D4C49" w:rsidRPr="003D4C49" w:rsidRDefault="003D4C49" w:rsidP="00661D33">
            <w:pPr>
              <w:pStyle w:val="ac"/>
              <w:tabs>
                <w:tab w:val="left" w:pos="851"/>
              </w:tabs>
              <w:contextualSpacing/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Кадочникова Светлана Витальевна</w:t>
            </w:r>
          </w:p>
        </w:tc>
        <w:tc>
          <w:tcPr>
            <w:tcW w:w="2381" w:type="dxa"/>
            <w:gridSpan w:val="7"/>
          </w:tcPr>
          <w:p w14:paraId="0A3E6E26" w14:textId="5300D9F6" w:rsidR="003D4C49" w:rsidRPr="003D4C49" w:rsidRDefault="003D4C49" w:rsidP="00AB7DED">
            <w:pPr>
              <w:pStyle w:val="ac"/>
              <w:tabs>
                <w:tab w:val="left" w:pos="851"/>
              </w:tabs>
              <w:contextualSpacing/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18145E35" w14:textId="1EB6B299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автономное общеобразовательное учреждение «Средняя общеобразовательная школа № 1 имени Героя Советского Союза И.В.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Королькова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1C8BB84E" w14:textId="77777777" w:rsidTr="000047DE">
        <w:tc>
          <w:tcPr>
            <w:tcW w:w="564" w:type="dxa"/>
          </w:tcPr>
          <w:p w14:paraId="14A68225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720" w:type="dxa"/>
            <w:gridSpan w:val="3"/>
          </w:tcPr>
          <w:p w14:paraId="52DB7BEA" w14:textId="61EE6B0D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Валиева Евгения Владимировна</w:t>
            </w:r>
          </w:p>
        </w:tc>
        <w:tc>
          <w:tcPr>
            <w:tcW w:w="2381" w:type="dxa"/>
            <w:gridSpan w:val="7"/>
          </w:tcPr>
          <w:p w14:paraId="492D9BDF" w14:textId="62B69499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75C18802" w14:textId="61FB2DF6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2»</w:t>
            </w:r>
          </w:p>
        </w:tc>
      </w:tr>
      <w:tr w:rsidR="003D4C49" w:rsidRPr="003D4C49" w14:paraId="054F0022" w14:textId="77777777" w:rsidTr="000047DE">
        <w:tc>
          <w:tcPr>
            <w:tcW w:w="564" w:type="dxa"/>
          </w:tcPr>
          <w:p w14:paraId="372A3A50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720" w:type="dxa"/>
            <w:gridSpan w:val="3"/>
          </w:tcPr>
          <w:p w14:paraId="6A0BEED2" w14:textId="7C1F3179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Горбунов Олег Петрович</w:t>
            </w:r>
          </w:p>
        </w:tc>
        <w:tc>
          <w:tcPr>
            <w:tcW w:w="2381" w:type="dxa"/>
            <w:gridSpan w:val="7"/>
          </w:tcPr>
          <w:p w14:paraId="66D5CD5F" w14:textId="116F9072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3334A29C" w14:textId="1BDA0F18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2»</w:t>
            </w:r>
          </w:p>
        </w:tc>
      </w:tr>
      <w:tr w:rsidR="003D4C49" w:rsidRPr="003D4C49" w14:paraId="22050FBB" w14:textId="77777777" w:rsidTr="000047DE">
        <w:tc>
          <w:tcPr>
            <w:tcW w:w="564" w:type="dxa"/>
          </w:tcPr>
          <w:p w14:paraId="42C4DA70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720" w:type="dxa"/>
            <w:gridSpan w:val="3"/>
          </w:tcPr>
          <w:p w14:paraId="14FCDC79" w14:textId="1781CE68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Козлова Тамара Евгеньевна</w:t>
            </w:r>
          </w:p>
        </w:tc>
        <w:tc>
          <w:tcPr>
            <w:tcW w:w="2381" w:type="dxa"/>
            <w:gridSpan w:val="7"/>
          </w:tcPr>
          <w:p w14:paraId="43A2C302" w14:textId="0005173F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561FEE47" w14:textId="26FF8CF0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2»</w:t>
            </w:r>
          </w:p>
        </w:tc>
      </w:tr>
      <w:tr w:rsidR="003D4C49" w:rsidRPr="003D4C49" w14:paraId="7AD1ECFC" w14:textId="77777777" w:rsidTr="000047DE">
        <w:tc>
          <w:tcPr>
            <w:tcW w:w="564" w:type="dxa"/>
          </w:tcPr>
          <w:p w14:paraId="37394F07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720" w:type="dxa"/>
            <w:gridSpan w:val="3"/>
          </w:tcPr>
          <w:p w14:paraId="2C998E12" w14:textId="34CEA0BD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Колчина Марина Николаевна</w:t>
            </w:r>
          </w:p>
        </w:tc>
        <w:tc>
          <w:tcPr>
            <w:tcW w:w="2381" w:type="dxa"/>
            <w:gridSpan w:val="7"/>
          </w:tcPr>
          <w:p w14:paraId="0F40DF55" w14:textId="5E597758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46C47BE5" w14:textId="77F5BC4C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2»</w:t>
            </w:r>
          </w:p>
        </w:tc>
      </w:tr>
      <w:tr w:rsidR="003D4C49" w:rsidRPr="003D4C49" w14:paraId="2D18A7B1" w14:textId="77777777" w:rsidTr="000047DE">
        <w:tc>
          <w:tcPr>
            <w:tcW w:w="564" w:type="dxa"/>
          </w:tcPr>
          <w:p w14:paraId="11BBD23B" w14:textId="4E1D9E6E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720" w:type="dxa"/>
            <w:gridSpan w:val="3"/>
          </w:tcPr>
          <w:p w14:paraId="6D7CE504" w14:textId="2945B38F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Бажанюк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Любовь Александровна</w:t>
            </w:r>
          </w:p>
        </w:tc>
        <w:tc>
          <w:tcPr>
            <w:tcW w:w="2381" w:type="dxa"/>
            <w:gridSpan w:val="7"/>
          </w:tcPr>
          <w:p w14:paraId="6B6AC482" w14:textId="2944524C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7A01AB61" w14:textId="764BB596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2»</w:t>
            </w:r>
          </w:p>
        </w:tc>
      </w:tr>
      <w:tr w:rsidR="003D4C49" w:rsidRPr="003D4C49" w14:paraId="5AFBFAB3" w14:textId="77777777" w:rsidTr="000047DE">
        <w:tc>
          <w:tcPr>
            <w:tcW w:w="564" w:type="dxa"/>
          </w:tcPr>
          <w:p w14:paraId="5C494F39" w14:textId="6153CEE8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720" w:type="dxa"/>
            <w:gridSpan w:val="3"/>
          </w:tcPr>
          <w:p w14:paraId="037126D6" w14:textId="51823EB1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Рахматулина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Зульфия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Идрисовна</w:t>
            </w:r>
            <w:proofErr w:type="spellEnd"/>
          </w:p>
        </w:tc>
        <w:tc>
          <w:tcPr>
            <w:tcW w:w="2381" w:type="dxa"/>
            <w:gridSpan w:val="7"/>
          </w:tcPr>
          <w:p w14:paraId="26EB8D27" w14:textId="3D160174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3592C77E" w14:textId="39F94121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3»</w:t>
            </w:r>
          </w:p>
        </w:tc>
      </w:tr>
      <w:tr w:rsidR="003D4C49" w:rsidRPr="003D4C49" w14:paraId="6A47F748" w14:textId="77777777" w:rsidTr="000047DE">
        <w:tc>
          <w:tcPr>
            <w:tcW w:w="564" w:type="dxa"/>
          </w:tcPr>
          <w:p w14:paraId="4116E1F0" w14:textId="6735782A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720" w:type="dxa"/>
            <w:gridSpan w:val="3"/>
          </w:tcPr>
          <w:p w14:paraId="25E68736" w14:textId="2A446814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Степанова Маргарита Кузьминична</w:t>
            </w:r>
          </w:p>
        </w:tc>
        <w:tc>
          <w:tcPr>
            <w:tcW w:w="2381" w:type="dxa"/>
            <w:gridSpan w:val="7"/>
          </w:tcPr>
          <w:p w14:paraId="17DDDFFC" w14:textId="1D599FFC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 -  логопед</w:t>
            </w:r>
          </w:p>
        </w:tc>
        <w:tc>
          <w:tcPr>
            <w:tcW w:w="4683" w:type="dxa"/>
            <w:gridSpan w:val="2"/>
          </w:tcPr>
          <w:p w14:paraId="35E69752" w14:textId="125B3C6C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3»</w:t>
            </w:r>
          </w:p>
        </w:tc>
      </w:tr>
      <w:tr w:rsidR="003D4C49" w:rsidRPr="003D4C49" w14:paraId="51B83AF8" w14:textId="77777777" w:rsidTr="000047DE">
        <w:tc>
          <w:tcPr>
            <w:tcW w:w="564" w:type="dxa"/>
          </w:tcPr>
          <w:p w14:paraId="5799E588" w14:textId="094FD3F4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720" w:type="dxa"/>
            <w:gridSpan w:val="3"/>
          </w:tcPr>
          <w:p w14:paraId="46076FFE" w14:textId="5129C5B6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Кузнецова Галина Александровна</w:t>
            </w:r>
          </w:p>
        </w:tc>
        <w:tc>
          <w:tcPr>
            <w:tcW w:w="2381" w:type="dxa"/>
            <w:gridSpan w:val="7"/>
          </w:tcPr>
          <w:p w14:paraId="26603818" w14:textId="1042A2CC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5454BBDF" w14:textId="7BC61434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4»</w:t>
            </w:r>
          </w:p>
        </w:tc>
      </w:tr>
      <w:tr w:rsidR="003D4C49" w:rsidRPr="003D4C49" w14:paraId="0C8DB9CE" w14:textId="77777777" w:rsidTr="000047DE">
        <w:tc>
          <w:tcPr>
            <w:tcW w:w="564" w:type="dxa"/>
          </w:tcPr>
          <w:p w14:paraId="12C07407" w14:textId="5682F24F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2720" w:type="dxa"/>
            <w:gridSpan w:val="3"/>
          </w:tcPr>
          <w:p w14:paraId="7C2FFC71" w14:textId="79020367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Кулишкина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Маргарита Петровна</w:t>
            </w:r>
          </w:p>
        </w:tc>
        <w:tc>
          <w:tcPr>
            <w:tcW w:w="2381" w:type="dxa"/>
            <w:gridSpan w:val="7"/>
          </w:tcPr>
          <w:p w14:paraId="57F47B54" w14:textId="676C35E9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592C1E28" w14:textId="659977B8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4»</w:t>
            </w:r>
          </w:p>
        </w:tc>
      </w:tr>
      <w:tr w:rsidR="003D4C49" w:rsidRPr="003D4C49" w14:paraId="01695673" w14:textId="77777777" w:rsidTr="000047DE">
        <w:tc>
          <w:tcPr>
            <w:tcW w:w="564" w:type="dxa"/>
          </w:tcPr>
          <w:p w14:paraId="532B4469" w14:textId="7896A32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2720" w:type="dxa"/>
            <w:gridSpan w:val="3"/>
          </w:tcPr>
          <w:p w14:paraId="3DEC4D48" w14:textId="4B92B133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Щитова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Любовь Алексеевна</w:t>
            </w:r>
          </w:p>
        </w:tc>
        <w:tc>
          <w:tcPr>
            <w:tcW w:w="2381" w:type="dxa"/>
            <w:gridSpan w:val="7"/>
          </w:tcPr>
          <w:p w14:paraId="2D5D9488" w14:textId="3D5D28A0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7A17E2EB" w14:textId="2D45F064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автономное общеобразовательное учреждение </w:t>
            </w: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lastRenderedPageBreak/>
              <w:t>«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3D4C49" w:rsidRPr="003D4C49" w14:paraId="71D3CA02" w14:textId="77777777" w:rsidTr="000047DE">
        <w:tc>
          <w:tcPr>
            <w:tcW w:w="564" w:type="dxa"/>
          </w:tcPr>
          <w:p w14:paraId="4F284474" w14:textId="45FE02EF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12</w:t>
            </w:r>
          </w:p>
        </w:tc>
        <w:tc>
          <w:tcPr>
            <w:tcW w:w="2720" w:type="dxa"/>
            <w:gridSpan w:val="3"/>
          </w:tcPr>
          <w:p w14:paraId="56D6F84C" w14:textId="6F2403C4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Трапезникова Елена Викторовна</w:t>
            </w:r>
          </w:p>
        </w:tc>
        <w:tc>
          <w:tcPr>
            <w:tcW w:w="2381" w:type="dxa"/>
            <w:gridSpan w:val="7"/>
          </w:tcPr>
          <w:p w14:paraId="10005381" w14:textId="39EC5B11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779031CF" w14:textId="59F2E748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3D4C49" w:rsidRPr="003D4C49" w14:paraId="042CD6A9" w14:textId="77777777" w:rsidTr="000047DE">
        <w:tc>
          <w:tcPr>
            <w:tcW w:w="564" w:type="dxa"/>
          </w:tcPr>
          <w:p w14:paraId="30AD87DE" w14:textId="3CC356BA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13</w:t>
            </w:r>
          </w:p>
        </w:tc>
        <w:tc>
          <w:tcPr>
            <w:tcW w:w="2720" w:type="dxa"/>
            <w:gridSpan w:val="3"/>
          </w:tcPr>
          <w:p w14:paraId="0C421F00" w14:textId="569FABB1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Щетинин Николай Алексеевич</w:t>
            </w:r>
          </w:p>
        </w:tc>
        <w:tc>
          <w:tcPr>
            <w:tcW w:w="2381" w:type="dxa"/>
            <w:gridSpan w:val="7"/>
          </w:tcPr>
          <w:p w14:paraId="5FAC0430" w14:textId="3B6E65F4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65298053" w14:textId="4C478236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3D4C49" w:rsidRPr="003D4C49" w14:paraId="210E8649" w14:textId="77777777" w:rsidTr="000047DE">
        <w:tc>
          <w:tcPr>
            <w:tcW w:w="564" w:type="dxa"/>
          </w:tcPr>
          <w:p w14:paraId="7A24854B" w14:textId="2CE2F77C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2720" w:type="dxa"/>
            <w:gridSpan w:val="3"/>
          </w:tcPr>
          <w:p w14:paraId="661A8515" w14:textId="6E5B3C3D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Малоголовец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Андрей Леонидович</w:t>
            </w:r>
          </w:p>
        </w:tc>
        <w:tc>
          <w:tcPr>
            <w:tcW w:w="2381" w:type="dxa"/>
            <w:gridSpan w:val="7"/>
          </w:tcPr>
          <w:p w14:paraId="227053C4" w14:textId="154A261F" w:rsidR="003D4C49" w:rsidRPr="003D4C49" w:rsidRDefault="003D4C49" w:rsidP="00AB7DED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4A4A5793" w14:textId="7D66B464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3D4C49" w:rsidRPr="003D4C49" w14:paraId="061DB736" w14:textId="77777777" w:rsidTr="000047DE">
        <w:tc>
          <w:tcPr>
            <w:tcW w:w="564" w:type="dxa"/>
          </w:tcPr>
          <w:p w14:paraId="74F1F906" w14:textId="1A3D28B1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720" w:type="dxa"/>
            <w:gridSpan w:val="3"/>
          </w:tcPr>
          <w:p w14:paraId="01EB5E4F" w14:textId="68236A0B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Абдукаримова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Разия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Мухаметчановна</w:t>
            </w:r>
            <w:proofErr w:type="spellEnd"/>
          </w:p>
        </w:tc>
        <w:tc>
          <w:tcPr>
            <w:tcW w:w="2381" w:type="dxa"/>
            <w:gridSpan w:val="7"/>
          </w:tcPr>
          <w:p w14:paraId="3D8DAB61" w14:textId="31A822CE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3" w:type="dxa"/>
            <w:gridSpan w:val="2"/>
          </w:tcPr>
          <w:p w14:paraId="7EF4884C" w14:textId="1A4C0783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1 «Мамонтенок»</w:t>
            </w:r>
          </w:p>
        </w:tc>
      </w:tr>
      <w:tr w:rsidR="003D4C49" w:rsidRPr="003D4C49" w14:paraId="064ABA4F" w14:textId="77777777" w:rsidTr="000047DE">
        <w:tc>
          <w:tcPr>
            <w:tcW w:w="564" w:type="dxa"/>
          </w:tcPr>
          <w:p w14:paraId="4E1BE602" w14:textId="374EBD35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720" w:type="dxa"/>
            <w:gridSpan w:val="3"/>
          </w:tcPr>
          <w:p w14:paraId="1F53CC2C" w14:textId="71C8FBC9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Ткаченко Татьяна Владимировна</w:t>
            </w:r>
          </w:p>
        </w:tc>
        <w:tc>
          <w:tcPr>
            <w:tcW w:w="2381" w:type="dxa"/>
            <w:gridSpan w:val="7"/>
          </w:tcPr>
          <w:p w14:paraId="6CCC679C" w14:textId="46704DFF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3" w:type="dxa"/>
            <w:gridSpan w:val="2"/>
          </w:tcPr>
          <w:p w14:paraId="78AFAB47" w14:textId="5D6D12C4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7 «Крылышки»</w:t>
            </w:r>
          </w:p>
        </w:tc>
      </w:tr>
      <w:tr w:rsidR="003D4C49" w:rsidRPr="003D4C49" w14:paraId="244E46C8" w14:textId="77777777" w:rsidTr="000047DE">
        <w:tc>
          <w:tcPr>
            <w:tcW w:w="564" w:type="dxa"/>
          </w:tcPr>
          <w:p w14:paraId="12149C0C" w14:textId="62BD68DA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17</w:t>
            </w:r>
          </w:p>
        </w:tc>
        <w:tc>
          <w:tcPr>
            <w:tcW w:w="2720" w:type="dxa"/>
            <w:gridSpan w:val="3"/>
          </w:tcPr>
          <w:p w14:paraId="3BB32BD6" w14:textId="3C75CEF5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Алманиязова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Альфия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Тагировна</w:t>
            </w:r>
            <w:proofErr w:type="spellEnd"/>
          </w:p>
        </w:tc>
        <w:tc>
          <w:tcPr>
            <w:tcW w:w="2381" w:type="dxa"/>
            <w:gridSpan w:val="7"/>
          </w:tcPr>
          <w:p w14:paraId="63A5826A" w14:textId="0E915A1C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3" w:type="dxa"/>
            <w:gridSpan w:val="2"/>
          </w:tcPr>
          <w:p w14:paraId="5F88F5E5" w14:textId="793A941F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7 «Крылышки»</w:t>
            </w:r>
          </w:p>
        </w:tc>
      </w:tr>
      <w:tr w:rsidR="003D4C49" w:rsidRPr="003D4C49" w14:paraId="4C39A647" w14:textId="77777777" w:rsidTr="000047DE">
        <w:tc>
          <w:tcPr>
            <w:tcW w:w="564" w:type="dxa"/>
          </w:tcPr>
          <w:p w14:paraId="67824644" w14:textId="176C61CB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2720" w:type="dxa"/>
            <w:gridSpan w:val="3"/>
          </w:tcPr>
          <w:p w14:paraId="0BCE8D3A" w14:textId="5751730E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Гаджиева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Надия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Исламовна</w:t>
            </w:r>
            <w:proofErr w:type="spellEnd"/>
          </w:p>
        </w:tc>
        <w:tc>
          <w:tcPr>
            <w:tcW w:w="2381" w:type="dxa"/>
            <w:gridSpan w:val="7"/>
          </w:tcPr>
          <w:p w14:paraId="0E0C9A7A" w14:textId="6AB7BB6C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3" w:type="dxa"/>
            <w:gridSpan w:val="2"/>
          </w:tcPr>
          <w:p w14:paraId="148EFAD6" w14:textId="259E082F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10 «Брусничка»</w:t>
            </w:r>
          </w:p>
        </w:tc>
      </w:tr>
      <w:tr w:rsidR="003D4C49" w:rsidRPr="003D4C49" w14:paraId="2535BDC0" w14:textId="77777777" w:rsidTr="000047DE">
        <w:tc>
          <w:tcPr>
            <w:tcW w:w="564" w:type="dxa"/>
          </w:tcPr>
          <w:p w14:paraId="7F7CB4AD" w14:textId="33F0601F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2720" w:type="dxa"/>
            <w:gridSpan w:val="3"/>
          </w:tcPr>
          <w:p w14:paraId="6E2C4F40" w14:textId="3AACC6C5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Стасюк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Эльза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Шигабовна</w:t>
            </w:r>
            <w:proofErr w:type="spellEnd"/>
          </w:p>
        </w:tc>
        <w:tc>
          <w:tcPr>
            <w:tcW w:w="2381" w:type="dxa"/>
            <w:gridSpan w:val="7"/>
          </w:tcPr>
          <w:p w14:paraId="34E93493" w14:textId="1152494A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3" w:type="dxa"/>
            <w:gridSpan w:val="2"/>
          </w:tcPr>
          <w:p w14:paraId="7192BBA6" w14:textId="1CD24792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№ 10 «Брусничка»</w:t>
            </w:r>
          </w:p>
        </w:tc>
      </w:tr>
      <w:tr w:rsidR="003D4C49" w:rsidRPr="003D4C49" w14:paraId="01647BB7" w14:textId="77777777" w:rsidTr="000047DE">
        <w:tc>
          <w:tcPr>
            <w:tcW w:w="564" w:type="dxa"/>
          </w:tcPr>
          <w:p w14:paraId="59443702" w14:textId="27A441A8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2720" w:type="dxa"/>
            <w:gridSpan w:val="3"/>
          </w:tcPr>
          <w:p w14:paraId="28FF3952" w14:textId="4A105B8B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Терре Светлана Ивановна</w:t>
            </w:r>
          </w:p>
        </w:tc>
        <w:tc>
          <w:tcPr>
            <w:tcW w:w="2381" w:type="dxa"/>
            <w:gridSpan w:val="7"/>
          </w:tcPr>
          <w:p w14:paraId="6246C059" w14:textId="7094C37A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методист</w:t>
            </w:r>
          </w:p>
        </w:tc>
        <w:tc>
          <w:tcPr>
            <w:tcW w:w="4683" w:type="dxa"/>
            <w:gridSpan w:val="2"/>
          </w:tcPr>
          <w:p w14:paraId="4F4E1410" w14:textId="161C1350" w:rsidR="003D4C49" w:rsidRPr="003D4C49" w:rsidRDefault="003D4C49" w:rsidP="00661D33">
            <w:pPr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учреждение дополнительного образования «Центр детского творчества «Надежда»</w:t>
            </w:r>
          </w:p>
        </w:tc>
      </w:tr>
      <w:tr w:rsidR="003D4C49" w:rsidRPr="003D4C49" w14:paraId="05A2E0EE" w14:textId="77777777" w:rsidTr="006E6CD2">
        <w:tc>
          <w:tcPr>
            <w:tcW w:w="10348" w:type="dxa"/>
            <w:gridSpan w:val="13"/>
          </w:tcPr>
          <w:p w14:paraId="627D75DB" w14:textId="77777777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021F4B92" w14:textId="0AC82ECC" w:rsidR="003D4C49" w:rsidRPr="003D4C49" w:rsidRDefault="003D4C49" w:rsidP="00192E9B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оябрьск</w:t>
            </w:r>
            <w:proofErr w:type="spellEnd"/>
          </w:p>
        </w:tc>
      </w:tr>
      <w:tr w:rsidR="003D4C49" w:rsidRPr="003D4C49" w14:paraId="250C8CB9" w14:textId="77777777" w:rsidTr="000047DE">
        <w:tc>
          <w:tcPr>
            <w:tcW w:w="564" w:type="dxa"/>
          </w:tcPr>
          <w:p w14:paraId="549BC97A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862" w:type="dxa"/>
            <w:gridSpan w:val="4"/>
          </w:tcPr>
          <w:p w14:paraId="5F9C0494" w14:textId="77777777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Аитова Эльза</w:t>
            </w:r>
          </w:p>
          <w:p w14:paraId="778D34EF" w14:textId="6A7C8B63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Заилевна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39" w:type="dxa"/>
            <w:gridSpan w:val="6"/>
          </w:tcPr>
          <w:p w14:paraId="22FACBE9" w14:textId="112BFD2B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0A6D7ACC" w14:textId="05EE9608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№13 с углубленным изучением предметов эстетического цикла» муниципального образования город Ноябрьск</w:t>
            </w:r>
          </w:p>
        </w:tc>
      </w:tr>
      <w:tr w:rsidR="003D4C49" w:rsidRPr="003D4C49" w14:paraId="055E8D71" w14:textId="77777777" w:rsidTr="000047DE">
        <w:tc>
          <w:tcPr>
            <w:tcW w:w="564" w:type="dxa"/>
          </w:tcPr>
          <w:p w14:paraId="6D7F59EA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862" w:type="dxa"/>
            <w:gridSpan w:val="4"/>
          </w:tcPr>
          <w:p w14:paraId="49A95580" w14:textId="2CFE55D9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Белоусова Ирина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Ягофаровна</w:t>
            </w:r>
            <w:proofErr w:type="spellEnd"/>
          </w:p>
        </w:tc>
        <w:tc>
          <w:tcPr>
            <w:tcW w:w="2239" w:type="dxa"/>
            <w:gridSpan w:val="6"/>
          </w:tcPr>
          <w:p w14:paraId="0041F422" w14:textId="34302E5D" w:rsidR="003D4C49" w:rsidRPr="003D4C49" w:rsidRDefault="003D4C49" w:rsidP="00363229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683" w:type="dxa"/>
            <w:gridSpan w:val="2"/>
          </w:tcPr>
          <w:p w14:paraId="7D3F6DA7" w14:textId="376F7908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№3» муниципального образования город Ноябрьск</w:t>
            </w:r>
          </w:p>
        </w:tc>
      </w:tr>
      <w:tr w:rsidR="003D4C49" w:rsidRPr="003D4C49" w14:paraId="25F89FF9" w14:textId="77777777" w:rsidTr="000047DE">
        <w:tc>
          <w:tcPr>
            <w:tcW w:w="564" w:type="dxa"/>
          </w:tcPr>
          <w:p w14:paraId="1764EDF6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862" w:type="dxa"/>
            <w:gridSpan w:val="4"/>
          </w:tcPr>
          <w:p w14:paraId="0E7A55FA" w14:textId="4A82FA2D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Дениченко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Вера 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Федоровна</w:t>
            </w:r>
          </w:p>
        </w:tc>
        <w:tc>
          <w:tcPr>
            <w:tcW w:w="2239" w:type="dxa"/>
            <w:gridSpan w:val="6"/>
          </w:tcPr>
          <w:p w14:paraId="06410F1F" w14:textId="694B84A1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учитель </w:t>
            </w:r>
          </w:p>
        </w:tc>
        <w:tc>
          <w:tcPr>
            <w:tcW w:w="4683" w:type="dxa"/>
            <w:gridSpan w:val="2"/>
          </w:tcPr>
          <w:p w14:paraId="08EDCDB0" w14:textId="15B427E2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 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общеобразовательное учреждение «Средняя общеобразовательная школа №12» муниципального образования город Ноябрьск </w:t>
            </w:r>
          </w:p>
        </w:tc>
      </w:tr>
      <w:tr w:rsidR="003D4C49" w:rsidRPr="003D4C49" w14:paraId="35E201B8" w14:textId="77777777" w:rsidTr="000047DE">
        <w:tc>
          <w:tcPr>
            <w:tcW w:w="564" w:type="dxa"/>
          </w:tcPr>
          <w:p w14:paraId="4E1DCE6D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4</w:t>
            </w:r>
          </w:p>
        </w:tc>
        <w:tc>
          <w:tcPr>
            <w:tcW w:w="2862" w:type="dxa"/>
            <w:gridSpan w:val="4"/>
          </w:tcPr>
          <w:p w14:paraId="3B6AD7DA" w14:textId="77777777" w:rsidR="003D4C49" w:rsidRPr="003D4C49" w:rsidRDefault="003D4C49" w:rsidP="00641A3E">
            <w:pPr>
              <w:ind w:right="-108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Лугманов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Рафис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Мавлавиевич</w:t>
            </w:r>
            <w:proofErr w:type="spellEnd"/>
          </w:p>
          <w:p w14:paraId="68850390" w14:textId="3CB811C4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2239" w:type="dxa"/>
            <w:gridSpan w:val="6"/>
          </w:tcPr>
          <w:p w14:paraId="51E68E97" w14:textId="403FC3E8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14F92A8C" w14:textId="3D8A09D7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№7» муниципального образования город Ноябрьск</w:t>
            </w:r>
          </w:p>
        </w:tc>
      </w:tr>
      <w:tr w:rsidR="003D4C49" w:rsidRPr="003D4C49" w14:paraId="79273EEA" w14:textId="77777777" w:rsidTr="000047DE">
        <w:tc>
          <w:tcPr>
            <w:tcW w:w="564" w:type="dxa"/>
          </w:tcPr>
          <w:p w14:paraId="3A68C6E9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862" w:type="dxa"/>
            <w:gridSpan w:val="4"/>
          </w:tcPr>
          <w:p w14:paraId="73A85C09" w14:textId="77777777" w:rsidR="003D4C49" w:rsidRPr="003D4C49" w:rsidRDefault="003D4C49" w:rsidP="00641A3E">
            <w:pPr>
              <w:ind w:right="-108"/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color w:val="auto"/>
                <w:sz w:val="26"/>
                <w:szCs w:val="26"/>
              </w:rPr>
              <w:t>Марченко Нелли Николаевна</w:t>
            </w:r>
          </w:p>
          <w:p w14:paraId="60A3B508" w14:textId="7C8E54E1" w:rsidR="003D4C49" w:rsidRPr="003D4C49" w:rsidRDefault="003D4C49" w:rsidP="00B3679E">
            <w:pPr>
              <w:rPr>
                <w:rFonts w:ascii="PT Astra Serif" w:hAnsi="PT Astra Serif" w:cs="Times New Roman"/>
                <w:color w:val="FF0000"/>
                <w:sz w:val="26"/>
                <w:szCs w:val="26"/>
              </w:rPr>
            </w:pPr>
          </w:p>
        </w:tc>
        <w:tc>
          <w:tcPr>
            <w:tcW w:w="2239" w:type="dxa"/>
            <w:gridSpan w:val="6"/>
          </w:tcPr>
          <w:p w14:paraId="0364CC53" w14:textId="31811643" w:rsidR="003D4C49" w:rsidRPr="003D4C49" w:rsidRDefault="003D4C49" w:rsidP="000935A7">
            <w:pPr>
              <w:rPr>
                <w:rFonts w:ascii="PT Astra Serif" w:hAnsi="PT Astra Serif" w:cs="Times New Roman"/>
                <w:color w:val="FF0000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color w:val="auto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4CFF4C84" w14:textId="11B7DD5D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№9» муниципального образования город Ноябрьск</w:t>
            </w:r>
          </w:p>
        </w:tc>
      </w:tr>
      <w:tr w:rsidR="003D4C49" w:rsidRPr="003D4C49" w14:paraId="129EC381" w14:textId="77777777" w:rsidTr="000047DE">
        <w:tc>
          <w:tcPr>
            <w:tcW w:w="564" w:type="dxa"/>
          </w:tcPr>
          <w:p w14:paraId="71A5847A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862" w:type="dxa"/>
            <w:gridSpan w:val="4"/>
          </w:tcPr>
          <w:p w14:paraId="75D824B1" w14:textId="55B3F0C1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Матусенко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Владимир Васильевич</w:t>
            </w:r>
          </w:p>
        </w:tc>
        <w:tc>
          <w:tcPr>
            <w:tcW w:w="2239" w:type="dxa"/>
            <w:gridSpan w:val="6"/>
          </w:tcPr>
          <w:p w14:paraId="00049B8E" w14:textId="558CBE4E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4BD056CD" w14:textId="630455EB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общеобразовательное учреждение «Средняя общеобразовательная школа №2 с углубленным изучением иностранных языков» муниципального образования город Ноябрьск</w:t>
            </w:r>
          </w:p>
        </w:tc>
      </w:tr>
      <w:tr w:rsidR="003D4C49" w:rsidRPr="003D4C49" w14:paraId="1E7CAF8B" w14:textId="77777777" w:rsidTr="000047DE">
        <w:tc>
          <w:tcPr>
            <w:tcW w:w="564" w:type="dxa"/>
          </w:tcPr>
          <w:p w14:paraId="6FBEE2B5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862" w:type="dxa"/>
            <w:gridSpan w:val="4"/>
          </w:tcPr>
          <w:p w14:paraId="090C3876" w14:textId="3860FD27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Мухаметжанова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Ольга Владимировна </w:t>
            </w:r>
          </w:p>
        </w:tc>
        <w:tc>
          <w:tcPr>
            <w:tcW w:w="2239" w:type="dxa"/>
            <w:gridSpan w:val="6"/>
          </w:tcPr>
          <w:p w14:paraId="6085894B" w14:textId="7BDC8067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683" w:type="dxa"/>
            <w:gridSpan w:val="2"/>
          </w:tcPr>
          <w:p w14:paraId="7DF0EB38" w14:textId="5536FB4F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«Крепыш» муниципального образования город Ноябрьск</w:t>
            </w:r>
          </w:p>
        </w:tc>
      </w:tr>
      <w:tr w:rsidR="003D4C49" w:rsidRPr="003D4C49" w14:paraId="28F813FB" w14:textId="77777777" w:rsidTr="000047DE">
        <w:tc>
          <w:tcPr>
            <w:tcW w:w="564" w:type="dxa"/>
          </w:tcPr>
          <w:p w14:paraId="30672610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862" w:type="dxa"/>
            <w:gridSpan w:val="4"/>
          </w:tcPr>
          <w:p w14:paraId="002C00FE" w14:textId="3953E456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Нартя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Галина Васильевна</w:t>
            </w:r>
          </w:p>
        </w:tc>
        <w:tc>
          <w:tcPr>
            <w:tcW w:w="2239" w:type="dxa"/>
            <w:gridSpan w:val="6"/>
          </w:tcPr>
          <w:p w14:paraId="332EC732" w14:textId="626B7A87" w:rsidR="003D4C49" w:rsidRPr="003D4C49" w:rsidRDefault="003D4C49" w:rsidP="00363229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3" w:type="dxa"/>
            <w:gridSpan w:val="2"/>
          </w:tcPr>
          <w:p w14:paraId="249CA87A" w14:textId="50486B3A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«Золотая рыбка» муниципального образования город Ноябрьск</w:t>
            </w:r>
          </w:p>
        </w:tc>
      </w:tr>
      <w:tr w:rsidR="003D4C49" w:rsidRPr="003D4C49" w14:paraId="119F48AF" w14:textId="77777777" w:rsidTr="000047DE">
        <w:tc>
          <w:tcPr>
            <w:tcW w:w="564" w:type="dxa"/>
          </w:tcPr>
          <w:p w14:paraId="50235ED9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862" w:type="dxa"/>
            <w:gridSpan w:val="4"/>
          </w:tcPr>
          <w:p w14:paraId="5F845A61" w14:textId="05467647" w:rsidR="003D4C49" w:rsidRPr="003D4C49" w:rsidRDefault="003D4C49" w:rsidP="000935A7">
            <w:pPr>
              <w:rPr>
                <w:rFonts w:ascii="PT Astra Serif" w:hAnsi="PT Astra Serif" w:cs="Times New Roman"/>
                <w:b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Николайчук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Валентина Алексеевна</w:t>
            </w:r>
          </w:p>
        </w:tc>
        <w:tc>
          <w:tcPr>
            <w:tcW w:w="2239" w:type="dxa"/>
            <w:gridSpan w:val="6"/>
          </w:tcPr>
          <w:p w14:paraId="738C33F2" w14:textId="0977D756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64B1BCA7" w14:textId="1B87F9C7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№7» муниципального образования город Ноябрьск</w:t>
            </w:r>
          </w:p>
        </w:tc>
      </w:tr>
      <w:tr w:rsidR="003D4C49" w:rsidRPr="003D4C49" w14:paraId="2AF5E62E" w14:textId="77777777" w:rsidTr="000047DE">
        <w:tc>
          <w:tcPr>
            <w:tcW w:w="564" w:type="dxa"/>
          </w:tcPr>
          <w:p w14:paraId="26B41846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2862" w:type="dxa"/>
            <w:gridSpan w:val="4"/>
          </w:tcPr>
          <w:p w14:paraId="4A86069B" w14:textId="77777777" w:rsidR="003D4C49" w:rsidRPr="003D4C49" w:rsidRDefault="003D4C49" w:rsidP="00641A3E">
            <w:pPr>
              <w:ind w:right="-108"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Полтавец Ольга Владимировна</w:t>
            </w:r>
          </w:p>
          <w:p w14:paraId="6613FFD5" w14:textId="7B5B4348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2239" w:type="dxa"/>
            <w:gridSpan w:val="6"/>
          </w:tcPr>
          <w:p w14:paraId="284A7662" w14:textId="6C2D897C" w:rsidR="003D4C49" w:rsidRPr="003D4C49" w:rsidRDefault="003D4C49" w:rsidP="00363229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683" w:type="dxa"/>
            <w:gridSpan w:val="2"/>
          </w:tcPr>
          <w:p w14:paraId="4BAC4593" w14:textId="2A0038D5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№8» муниципального образования город Ноябрьск</w:t>
            </w:r>
          </w:p>
        </w:tc>
      </w:tr>
      <w:tr w:rsidR="003D4C49" w:rsidRPr="003D4C49" w14:paraId="1CC6AC78" w14:textId="77777777" w:rsidTr="000047DE">
        <w:tc>
          <w:tcPr>
            <w:tcW w:w="564" w:type="dxa"/>
          </w:tcPr>
          <w:p w14:paraId="368C3B05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2862" w:type="dxa"/>
            <w:gridSpan w:val="4"/>
          </w:tcPr>
          <w:p w14:paraId="3CC0ED28" w14:textId="659114AD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Пэдурец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Екатерина Александровна</w:t>
            </w:r>
          </w:p>
        </w:tc>
        <w:tc>
          <w:tcPr>
            <w:tcW w:w="2239" w:type="dxa"/>
            <w:gridSpan w:val="6"/>
          </w:tcPr>
          <w:p w14:paraId="5056F62A" w14:textId="09D30DC3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683" w:type="dxa"/>
            <w:gridSpan w:val="2"/>
          </w:tcPr>
          <w:p w14:paraId="332E92E8" w14:textId="00C3AE50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№14» муниципального образования город Ноябрьск</w:t>
            </w:r>
          </w:p>
        </w:tc>
      </w:tr>
      <w:tr w:rsidR="003D4C49" w:rsidRPr="003D4C49" w14:paraId="0C2AB691" w14:textId="77777777" w:rsidTr="000047DE">
        <w:tc>
          <w:tcPr>
            <w:tcW w:w="564" w:type="dxa"/>
          </w:tcPr>
          <w:p w14:paraId="0CD33770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2862" w:type="dxa"/>
            <w:gridSpan w:val="4"/>
          </w:tcPr>
          <w:p w14:paraId="07F8D469" w14:textId="6E02D693" w:rsidR="003D4C49" w:rsidRPr="003D4C49" w:rsidRDefault="003D4C49" w:rsidP="000935A7">
            <w:pPr>
              <w:rPr>
                <w:rFonts w:ascii="PT Astra Serif" w:hAnsi="PT Astra Serif" w:cs="Times New Roman"/>
                <w:b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Радюкова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Елена Викторовна</w:t>
            </w:r>
          </w:p>
        </w:tc>
        <w:tc>
          <w:tcPr>
            <w:tcW w:w="2239" w:type="dxa"/>
            <w:gridSpan w:val="6"/>
          </w:tcPr>
          <w:p w14:paraId="6FF98646" w14:textId="3B5A122B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52A12C3B" w14:textId="4CAF61FA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 общеобразовательное учреждение «Средняя общеобразовательная школа №9» муниципального образования 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город Ноябрьск</w:t>
            </w:r>
          </w:p>
        </w:tc>
      </w:tr>
      <w:tr w:rsidR="003D4C49" w:rsidRPr="003D4C49" w14:paraId="7431E73B" w14:textId="77777777" w:rsidTr="000047DE">
        <w:tc>
          <w:tcPr>
            <w:tcW w:w="564" w:type="dxa"/>
          </w:tcPr>
          <w:p w14:paraId="5DAA9810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13</w:t>
            </w:r>
          </w:p>
        </w:tc>
        <w:tc>
          <w:tcPr>
            <w:tcW w:w="2862" w:type="dxa"/>
            <w:gridSpan w:val="4"/>
          </w:tcPr>
          <w:p w14:paraId="1C0A271D" w14:textId="7F4E9D64" w:rsidR="003D4C49" w:rsidRPr="003D4C49" w:rsidRDefault="003D4C49" w:rsidP="000935A7">
            <w:pPr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Рахимова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Анджелла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Ординовна</w:t>
            </w:r>
            <w:proofErr w:type="spellEnd"/>
          </w:p>
        </w:tc>
        <w:tc>
          <w:tcPr>
            <w:tcW w:w="2239" w:type="dxa"/>
            <w:gridSpan w:val="6"/>
          </w:tcPr>
          <w:p w14:paraId="4C8B409A" w14:textId="05F902E9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683" w:type="dxa"/>
            <w:gridSpan w:val="2"/>
          </w:tcPr>
          <w:p w14:paraId="153A2F36" w14:textId="3CF1689B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№10 с углубленным изучением физики и технических дисциплин» муниципального образования город Ноябрьск</w:t>
            </w:r>
          </w:p>
        </w:tc>
      </w:tr>
      <w:tr w:rsidR="003D4C49" w:rsidRPr="003D4C49" w14:paraId="6F0935FE" w14:textId="77777777" w:rsidTr="000047DE">
        <w:tc>
          <w:tcPr>
            <w:tcW w:w="564" w:type="dxa"/>
          </w:tcPr>
          <w:p w14:paraId="3980C09D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2862" w:type="dxa"/>
            <w:gridSpan w:val="4"/>
          </w:tcPr>
          <w:p w14:paraId="450CEB4F" w14:textId="1446D27C" w:rsidR="003D4C49" w:rsidRPr="003D4C49" w:rsidRDefault="003D4C49" w:rsidP="000935A7">
            <w:pPr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Савостина Ирина Юрьевна</w:t>
            </w:r>
          </w:p>
        </w:tc>
        <w:tc>
          <w:tcPr>
            <w:tcW w:w="2239" w:type="dxa"/>
            <w:gridSpan w:val="6"/>
          </w:tcPr>
          <w:p w14:paraId="1BAC13D0" w14:textId="6C70AAA6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3380CB6F" w14:textId="7EDE18D0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 общеобразовательное учреждение «Средняя общеобразовательная школа микрорайона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Вынгапуровский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 муниципального образования город Ноябрьск</w:t>
            </w:r>
          </w:p>
        </w:tc>
      </w:tr>
      <w:tr w:rsidR="003D4C49" w:rsidRPr="003D4C49" w14:paraId="12A6FC10" w14:textId="77777777" w:rsidTr="000047DE">
        <w:tc>
          <w:tcPr>
            <w:tcW w:w="564" w:type="dxa"/>
          </w:tcPr>
          <w:p w14:paraId="4F6934DA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862" w:type="dxa"/>
            <w:gridSpan w:val="4"/>
          </w:tcPr>
          <w:p w14:paraId="0FA3754E" w14:textId="296ACE30" w:rsidR="003D4C49" w:rsidRPr="003D4C49" w:rsidRDefault="003D4C49" w:rsidP="000935A7">
            <w:pPr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Терентьева Наталья Ивановна</w:t>
            </w:r>
          </w:p>
        </w:tc>
        <w:tc>
          <w:tcPr>
            <w:tcW w:w="2239" w:type="dxa"/>
            <w:gridSpan w:val="6"/>
          </w:tcPr>
          <w:p w14:paraId="0CD7DF6C" w14:textId="394F897B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50A2DA8C" w14:textId="78F0D51F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№3» муниципального образования город Ноябрьск</w:t>
            </w:r>
          </w:p>
        </w:tc>
      </w:tr>
      <w:tr w:rsidR="003D4C49" w:rsidRPr="003D4C49" w14:paraId="0D1089CC" w14:textId="77777777" w:rsidTr="000047DE">
        <w:tc>
          <w:tcPr>
            <w:tcW w:w="564" w:type="dxa"/>
          </w:tcPr>
          <w:p w14:paraId="2B20A511" w14:textId="77777777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862" w:type="dxa"/>
            <w:gridSpan w:val="4"/>
          </w:tcPr>
          <w:p w14:paraId="45E0B84E" w14:textId="4A2CFDEC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Терещенко Ирина Александровна</w:t>
            </w:r>
          </w:p>
        </w:tc>
        <w:tc>
          <w:tcPr>
            <w:tcW w:w="2239" w:type="dxa"/>
            <w:gridSpan w:val="6"/>
          </w:tcPr>
          <w:p w14:paraId="590B5570" w14:textId="7B93B416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22D98002" w14:textId="5D1A1FFC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№9» муниципального образования город Ноябрьск</w:t>
            </w:r>
          </w:p>
        </w:tc>
      </w:tr>
      <w:tr w:rsidR="003D4C49" w:rsidRPr="003D4C49" w14:paraId="69953642" w14:textId="77777777" w:rsidTr="000047DE">
        <w:tc>
          <w:tcPr>
            <w:tcW w:w="564" w:type="dxa"/>
          </w:tcPr>
          <w:p w14:paraId="6FFDE117" w14:textId="37878412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17</w:t>
            </w:r>
          </w:p>
        </w:tc>
        <w:tc>
          <w:tcPr>
            <w:tcW w:w="2862" w:type="dxa"/>
            <w:gridSpan w:val="4"/>
          </w:tcPr>
          <w:p w14:paraId="252CC4F2" w14:textId="77777777" w:rsidR="003D4C49" w:rsidRPr="003D4C49" w:rsidRDefault="003D4C49" w:rsidP="00641A3E">
            <w:pPr>
              <w:ind w:right="-108"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Фиалковская Вероника Петровна</w:t>
            </w:r>
          </w:p>
          <w:p w14:paraId="066E0AFF" w14:textId="14B64195" w:rsidR="003D4C49" w:rsidRPr="003D4C49" w:rsidRDefault="003D4C49" w:rsidP="00B3679E">
            <w:pPr>
              <w:jc w:val="center"/>
              <w:rPr>
                <w:rFonts w:ascii="PT Astra Serif" w:hAnsi="PT Astra Serif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2239" w:type="dxa"/>
            <w:gridSpan w:val="6"/>
          </w:tcPr>
          <w:p w14:paraId="46A89CD2" w14:textId="0395FF69" w:rsidR="003D4C49" w:rsidRPr="003D4C49" w:rsidRDefault="003D4C49" w:rsidP="000935A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4D95095E" w14:textId="676578AE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№12» муниципального образования город Ноябрьск</w:t>
            </w:r>
          </w:p>
        </w:tc>
      </w:tr>
      <w:tr w:rsidR="003D4C49" w:rsidRPr="003D4C49" w14:paraId="3F2840A3" w14:textId="77777777" w:rsidTr="000047DE">
        <w:tc>
          <w:tcPr>
            <w:tcW w:w="564" w:type="dxa"/>
          </w:tcPr>
          <w:p w14:paraId="1C4F7D63" w14:textId="64437F5F" w:rsidR="003D4C49" w:rsidRPr="003D4C49" w:rsidRDefault="003D4C49" w:rsidP="00055FCB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2862" w:type="dxa"/>
            <w:gridSpan w:val="4"/>
          </w:tcPr>
          <w:p w14:paraId="3089F8A9" w14:textId="3AD3A352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Филимонова Наталья Валентиновна</w:t>
            </w:r>
          </w:p>
        </w:tc>
        <w:tc>
          <w:tcPr>
            <w:tcW w:w="2239" w:type="dxa"/>
            <w:gridSpan w:val="6"/>
          </w:tcPr>
          <w:p w14:paraId="38153FFD" w14:textId="642D6125" w:rsidR="003D4C49" w:rsidRPr="003D4C49" w:rsidRDefault="003D4C49" w:rsidP="00363229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3" w:type="dxa"/>
            <w:gridSpan w:val="2"/>
          </w:tcPr>
          <w:p w14:paraId="2244A986" w14:textId="3BF4B8E9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дошкольное образовательное учреждение «Колобок» муниципального образования город Ноябрьск</w:t>
            </w:r>
          </w:p>
        </w:tc>
      </w:tr>
      <w:tr w:rsidR="003D4C49" w:rsidRPr="003D4C49" w14:paraId="55AA4E04" w14:textId="77777777" w:rsidTr="006E6CD2">
        <w:tc>
          <w:tcPr>
            <w:tcW w:w="10348" w:type="dxa"/>
            <w:gridSpan w:val="13"/>
          </w:tcPr>
          <w:p w14:paraId="524B194F" w14:textId="77777777" w:rsidR="003D4C49" w:rsidRPr="003D4C49" w:rsidRDefault="003D4C49" w:rsidP="006E6CD2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2616D9B2" w14:textId="6BFDE7A8" w:rsidR="003D4C49" w:rsidRPr="003D4C49" w:rsidRDefault="003D4C49" w:rsidP="00372BAF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Надымский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район</w:t>
            </w:r>
          </w:p>
        </w:tc>
      </w:tr>
      <w:tr w:rsidR="003D4C49" w:rsidRPr="003D4C49" w14:paraId="53C59875" w14:textId="77777777" w:rsidTr="000047DE">
        <w:tc>
          <w:tcPr>
            <w:tcW w:w="564" w:type="dxa"/>
          </w:tcPr>
          <w:p w14:paraId="017FCCD1" w14:textId="77777777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862" w:type="dxa"/>
            <w:gridSpan w:val="4"/>
          </w:tcPr>
          <w:p w14:paraId="1EE12DD8" w14:textId="3BA09357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Виноградская Гульнара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Сулеймановна</w:t>
            </w:r>
            <w:proofErr w:type="spellEnd"/>
          </w:p>
        </w:tc>
        <w:tc>
          <w:tcPr>
            <w:tcW w:w="2239" w:type="dxa"/>
            <w:gridSpan w:val="6"/>
          </w:tcPr>
          <w:p w14:paraId="1A414D85" w14:textId="0992EA5C" w:rsidR="003D4C49" w:rsidRPr="003D4C49" w:rsidRDefault="003D4C49" w:rsidP="004478B1">
            <w:pPr>
              <w:ind w:left="4"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  <w:p w14:paraId="3FA868A0" w14:textId="41F80738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683" w:type="dxa"/>
            <w:gridSpan w:val="2"/>
          </w:tcPr>
          <w:p w14:paraId="3AC28719" w14:textId="5647A3C8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общеобразовательное учреждение «Приозерная средняя общеобразовательная школа»</w:t>
            </w:r>
          </w:p>
        </w:tc>
      </w:tr>
      <w:tr w:rsidR="003D4C49" w:rsidRPr="003D4C49" w14:paraId="210009CE" w14:textId="77777777" w:rsidTr="000047DE">
        <w:tc>
          <w:tcPr>
            <w:tcW w:w="564" w:type="dxa"/>
          </w:tcPr>
          <w:p w14:paraId="5E769A31" w14:textId="77777777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862" w:type="dxa"/>
            <w:gridSpan w:val="4"/>
          </w:tcPr>
          <w:p w14:paraId="070633E7" w14:textId="15631FE7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Горбунова Ольга Николаевна</w:t>
            </w:r>
          </w:p>
        </w:tc>
        <w:tc>
          <w:tcPr>
            <w:tcW w:w="2239" w:type="dxa"/>
            <w:gridSpan w:val="6"/>
          </w:tcPr>
          <w:p w14:paraId="0F7A98A2" w14:textId="77777777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педагог-</w:t>
            </w:r>
          </w:p>
          <w:p w14:paraId="1401E030" w14:textId="6D3E4967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организатор </w:t>
            </w:r>
          </w:p>
        </w:tc>
        <w:tc>
          <w:tcPr>
            <w:tcW w:w="4683" w:type="dxa"/>
            <w:gridSpan w:val="2"/>
          </w:tcPr>
          <w:p w14:paraId="27025EEA" w14:textId="1B9871E6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«Сказка»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01B73FF7" w14:textId="77777777" w:rsidTr="000047DE">
        <w:tc>
          <w:tcPr>
            <w:tcW w:w="564" w:type="dxa"/>
          </w:tcPr>
          <w:p w14:paraId="5B31D19B" w14:textId="2AD8C66D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862" w:type="dxa"/>
            <w:gridSpan w:val="4"/>
          </w:tcPr>
          <w:p w14:paraId="21430C77" w14:textId="42564FB5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Гордеева Инна Анатольевна</w:t>
            </w:r>
          </w:p>
        </w:tc>
        <w:tc>
          <w:tcPr>
            <w:tcW w:w="2239" w:type="dxa"/>
            <w:gridSpan w:val="6"/>
          </w:tcPr>
          <w:p w14:paraId="2441ECF3" w14:textId="7C6D7DA8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102BF734" w14:textId="27C7289B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общеобразовательное учреждение «Средняя общеобразовательная школа №9 г. Надыма»</w:t>
            </w:r>
          </w:p>
        </w:tc>
      </w:tr>
      <w:tr w:rsidR="003D4C49" w:rsidRPr="003D4C49" w14:paraId="39E214AF" w14:textId="77777777" w:rsidTr="000047DE">
        <w:tc>
          <w:tcPr>
            <w:tcW w:w="564" w:type="dxa"/>
          </w:tcPr>
          <w:p w14:paraId="1D16A829" w14:textId="594100BD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862" w:type="dxa"/>
            <w:gridSpan w:val="4"/>
          </w:tcPr>
          <w:p w14:paraId="093DEBEA" w14:textId="1E6D93D5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Жамойда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Ольга Николаевна</w:t>
            </w:r>
          </w:p>
        </w:tc>
        <w:tc>
          <w:tcPr>
            <w:tcW w:w="2239" w:type="dxa"/>
            <w:gridSpan w:val="6"/>
          </w:tcPr>
          <w:p w14:paraId="27901A45" w14:textId="2801E2E9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5E4C8DA0" w14:textId="13FE4AD9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№6 с 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углубленным изучением отдельных предметов», г. Надым</w:t>
            </w:r>
          </w:p>
        </w:tc>
      </w:tr>
      <w:tr w:rsidR="003D4C49" w:rsidRPr="003D4C49" w14:paraId="185909C7" w14:textId="77777777" w:rsidTr="000047DE">
        <w:tc>
          <w:tcPr>
            <w:tcW w:w="564" w:type="dxa"/>
          </w:tcPr>
          <w:p w14:paraId="2FB0E5D4" w14:textId="2DC634E5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2862" w:type="dxa"/>
            <w:gridSpan w:val="4"/>
          </w:tcPr>
          <w:p w14:paraId="306DD267" w14:textId="313783AA" w:rsidR="003D4C49" w:rsidRPr="003D4C49" w:rsidRDefault="003D4C49" w:rsidP="00FF62FB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Жаманчинова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Махаббат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Бауржановна</w:t>
            </w:r>
            <w:proofErr w:type="spellEnd"/>
          </w:p>
        </w:tc>
        <w:tc>
          <w:tcPr>
            <w:tcW w:w="2239" w:type="dxa"/>
            <w:gridSpan w:val="6"/>
          </w:tcPr>
          <w:p w14:paraId="002D91D6" w14:textId="6B6AD4AA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6F407F1A" w14:textId="03199F01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№9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3F1E4C24" w14:textId="77777777" w:rsidTr="000047DE">
        <w:tc>
          <w:tcPr>
            <w:tcW w:w="564" w:type="dxa"/>
          </w:tcPr>
          <w:p w14:paraId="4D3E6299" w14:textId="27E7EDB0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862" w:type="dxa"/>
            <w:gridSpan w:val="4"/>
          </w:tcPr>
          <w:p w14:paraId="3D24D6D0" w14:textId="77777777" w:rsidR="003D4C49" w:rsidRPr="003D4C49" w:rsidRDefault="003D4C49" w:rsidP="004478B1">
            <w:pPr>
              <w:pStyle w:val="ab"/>
              <w:tabs>
                <w:tab w:val="left" w:pos="426"/>
              </w:tabs>
              <w:ind w:left="0"/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Иванова Ольга </w:t>
            </w:r>
          </w:p>
          <w:p w14:paraId="6D596C23" w14:textId="4951BC0F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color w:val="auto"/>
                <w:sz w:val="26"/>
                <w:szCs w:val="26"/>
              </w:rPr>
              <w:t>Серафимовна</w:t>
            </w:r>
          </w:p>
        </w:tc>
        <w:tc>
          <w:tcPr>
            <w:tcW w:w="2239" w:type="dxa"/>
            <w:gridSpan w:val="6"/>
          </w:tcPr>
          <w:p w14:paraId="1A96626B" w14:textId="388D83B1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164A6556" w14:textId="7FCDF316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№5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624678C7" w14:textId="77777777" w:rsidTr="000047DE">
        <w:tc>
          <w:tcPr>
            <w:tcW w:w="564" w:type="dxa"/>
          </w:tcPr>
          <w:p w14:paraId="0D84674F" w14:textId="07965122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862" w:type="dxa"/>
            <w:gridSpan w:val="4"/>
          </w:tcPr>
          <w:p w14:paraId="2B7BE79D" w14:textId="441CD0BE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Кузьмина Наталья Александровна</w:t>
            </w:r>
          </w:p>
        </w:tc>
        <w:tc>
          <w:tcPr>
            <w:tcW w:w="2239" w:type="dxa"/>
            <w:gridSpan w:val="6"/>
          </w:tcPr>
          <w:p w14:paraId="4B71486D" w14:textId="27FD3957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53F467FF" w14:textId="0969E288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общеобразовательное учреждение «Средняя общеобразовательная школа №6 с углубленным изучением отдельных предметов», г. Надым</w:t>
            </w:r>
          </w:p>
        </w:tc>
      </w:tr>
      <w:tr w:rsidR="003D4C49" w:rsidRPr="003D4C49" w14:paraId="2F5396E6" w14:textId="77777777" w:rsidTr="000047DE">
        <w:tc>
          <w:tcPr>
            <w:tcW w:w="564" w:type="dxa"/>
          </w:tcPr>
          <w:p w14:paraId="52F4F478" w14:textId="2CB330D0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862" w:type="dxa"/>
            <w:gridSpan w:val="4"/>
          </w:tcPr>
          <w:p w14:paraId="1A53929C" w14:textId="3E243E2B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Латыпова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Альбина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Айтмухаметовна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39" w:type="dxa"/>
            <w:gridSpan w:val="6"/>
          </w:tcPr>
          <w:p w14:paraId="132C3D8C" w14:textId="0F71CB65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3" w:type="dxa"/>
            <w:gridSpan w:val="2"/>
          </w:tcPr>
          <w:p w14:paraId="2341D34B" w14:textId="1B949804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«Центр развития ребенка «Детский сад «Умка» г. Надыма»</w:t>
            </w:r>
          </w:p>
        </w:tc>
      </w:tr>
      <w:tr w:rsidR="003D4C49" w:rsidRPr="003D4C49" w14:paraId="48D4E31B" w14:textId="77777777" w:rsidTr="000047DE">
        <w:tc>
          <w:tcPr>
            <w:tcW w:w="564" w:type="dxa"/>
          </w:tcPr>
          <w:p w14:paraId="56A8060F" w14:textId="71645C86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862" w:type="dxa"/>
            <w:gridSpan w:val="4"/>
          </w:tcPr>
          <w:p w14:paraId="06FD4E56" w14:textId="2E989F61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Масалова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Надежда Николаевна</w:t>
            </w:r>
          </w:p>
        </w:tc>
        <w:tc>
          <w:tcPr>
            <w:tcW w:w="2239" w:type="dxa"/>
            <w:gridSpan w:val="6"/>
          </w:tcPr>
          <w:p w14:paraId="3EB2E766" w14:textId="39DBCDE6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706409B2" w14:textId="6862A525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общеобразовательное учреждение «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Лонгъюганская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средняя общеобразовательная школа»</w:t>
            </w:r>
          </w:p>
        </w:tc>
      </w:tr>
      <w:tr w:rsidR="003D4C49" w:rsidRPr="003D4C49" w14:paraId="42B14186" w14:textId="77777777" w:rsidTr="000047DE">
        <w:tc>
          <w:tcPr>
            <w:tcW w:w="564" w:type="dxa"/>
          </w:tcPr>
          <w:p w14:paraId="01A837B8" w14:textId="323E6D07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2862" w:type="dxa"/>
            <w:gridSpan w:val="4"/>
          </w:tcPr>
          <w:p w14:paraId="2D6E485D" w14:textId="2B665BD4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Омаров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Жаслан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Кикпаевич</w:t>
            </w:r>
            <w:proofErr w:type="spellEnd"/>
          </w:p>
        </w:tc>
        <w:tc>
          <w:tcPr>
            <w:tcW w:w="2239" w:type="dxa"/>
            <w:gridSpan w:val="6"/>
          </w:tcPr>
          <w:p w14:paraId="7ADAEC4D" w14:textId="4076C8AC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3BA84D7B" w14:textId="0A211C6B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№5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1565E49D" w14:textId="77777777" w:rsidTr="000047DE">
        <w:tc>
          <w:tcPr>
            <w:tcW w:w="564" w:type="dxa"/>
          </w:tcPr>
          <w:p w14:paraId="1906093E" w14:textId="1FE97232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2862" w:type="dxa"/>
            <w:gridSpan w:val="4"/>
          </w:tcPr>
          <w:p w14:paraId="179D5E5A" w14:textId="13FC5A04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Пономарёва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Светлана Витальевна</w:t>
            </w:r>
          </w:p>
        </w:tc>
        <w:tc>
          <w:tcPr>
            <w:tcW w:w="2239" w:type="dxa"/>
            <w:gridSpan w:val="6"/>
          </w:tcPr>
          <w:p w14:paraId="0B395979" w14:textId="5315F8C9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учитель-логопед</w:t>
            </w:r>
          </w:p>
        </w:tc>
        <w:tc>
          <w:tcPr>
            <w:tcW w:w="4683" w:type="dxa"/>
            <w:gridSpan w:val="2"/>
          </w:tcPr>
          <w:p w14:paraId="322A21F8" w14:textId="0CF60CBE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«Журавленок»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415317A5" w14:textId="77777777" w:rsidTr="000047DE">
        <w:tc>
          <w:tcPr>
            <w:tcW w:w="564" w:type="dxa"/>
          </w:tcPr>
          <w:p w14:paraId="6C544882" w14:textId="59CEBB09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2862" w:type="dxa"/>
            <w:gridSpan w:val="4"/>
          </w:tcPr>
          <w:p w14:paraId="786E945D" w14:textId="565380B5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Панфилова Елена Ивановна</w:t>
            </w:r>
          </w:p>
        </w:tc>
        <w:tc>
          <w:tcPr>
            <w:tcW w:w="2239" w:type="dxa"/>
            <w:gridSpan w:val="6"/>
          </w:tcPr>
          <w:p w14:paraId="453EBEC7" w14:textId="530675A3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1329B009" w14:textId="334BF4B6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№5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681BC410" w14:textId="77777777" w:rsidTr="000047DE">
        <w:tc>
          <w:tcPr>
            <w:tcW w:w="564" w:type="dxa"/>
          </w:tcPr>
          <w:p w14:paraId="096BDF09" w14:textId="6AEA1E0F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13</w:t>
            </w:r>
          </w:p>
        </w:tc>
        <w:tc>
          <w:tcPr>
            <w:tcW w:w="2862" w:type="dxa"/>
            <w:gridSpan w:val="4"/>
          </w:tcPr>
          <w:p w14:paraId="0A581C30" w14:textId="72F25102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Скитченко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Алла Николаевна</w:t>
            </w:r>
          </w:p>
        </w:tc>
        <w:tc>
          <w:tcPr>
            <w:tcW w:w="2239" w:type="dxa"/>
            <w:gridSpan w:val="6"/>
          </w:tcPr>
          <w:p w14:paraId="713E0E96" w14:textId="551AC0D2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учитель-логопед</w:t>
            </w:r>
          </w:p>
        </w:tc>
        <w:tc>
          <w:tcPr>
            <w:tcW w:w="4683" w:type="dxa"/>
            <w:gridSpan w:val="2"/>
          </w:tcPr>
          <w:p w14:paraId="74C296B0" w14:textId="7E64254E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«Журавленок»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6E415B73" w14:textId="77777777" w:rsidTr="000047DE">
        <w:tc>
          <w:tcPr>
            <w:tcW w:w="564" w:type="dxa"/>
          </w:tcPr>
          <w:p w14:paraId="468C3EBB" w14:textId="329024D4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2862" w:type="dxa"/>
            <w:gridSpan w:val="4"/>
          </w:tcPr>
          <w:p w14:paraId="0D4F5524" w14:textId="62F82C8D" w:rsidR="003D4C49" w:rsidRPr="003D4C49" w:rsidRDefault="003D4C49" w:rsidP="004478B1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Тимяшева Екатерина Рудольфовна</w:t>
            </w:r>
          </w:p>
        </w:tc>
        <w:tc>
          <w:tcPr>
            <w:tcW w:w="2239" w:type="dxa"/>
            <w:gridSpan w:val="6"/>
          </w:tcPr>
          <w:p w14:paraId="37820B50" w14:textId="4F5034CD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12F8CF9C" w14:textId="45CE9227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№1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.П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ангоды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»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Надымский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район</w:t>
            </w:r>
          </w:p>
        </w:tc>
      </w:tr>
      <w:tr w:rsidR="003D4C49" w:rsidRPr="003D4C49" w14:paraId="50677CD4" w14:textId="77777777" w:rsidTr="000047DE">
        <w:tc>
          <w:tcPr>
            <w:tcW w:w="564" w:type="dxa"/>
          </w:tcPr>
          <w:p w14:paraId="459DB584" w14:textId="5EE1AAC3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862" w:type="dxa"/>
            <w:gridSpan w:val="4"/>
          </w:tcPr>
          <w:p w14:paraId="4E495B13" w14:textId="20C9C11B" w:rsidR="003D4C49" w:rsidRPr="003D4C49" w:rsidRDefault="003D4C49" w:rsidP="00232DBC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Тукаева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Рамзия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Рашитовна</w:t>
            </w:r>
            <w:proofErr w:type="spellEnd"/>
          </w:p>
        </w:tc>
        <w:tc>
          <w:tcPr>
            <w:tcW w:w="2239" w:type="dxa"/>
            <w:gridSpan w:val="6"/>
          </w:tcPr>
          <w:p w14:paraId="6F37C4BC" w14:textId="1A9488C9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3" w:type="dxa"/>
            <w:gridSpan w:val="2"/>
          </w:tcPr>
          <w:p w14:paraId="49836286" w14:textId="51C0EFB6" w:rsidR="003D4C49" w:rsidRPr="003D4C49" w:rsidRDefault="003D4C49" w:rsidP="00232DBC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№5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07FD8058" w14:textId="77777777" w:rsidTr="000047DE">
        <w:tc>
          <w:tcPr>
            <w:tcW w:w="564" w:type="dxa"/>
          </w:tcPr>
          <w:p w14:paraId="268D03E8" w14:textId="1260DB33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862" w:type="dxa"/>
            <w:gridSpan w:val="4"/>
          </w:tcPr>
          <w:p w14:paraId="0ADB92CF" w14:textId="02EAC582" w:rsidR="003D4C49" w:rsidRPr="003D4C49" w:rsidRDefault="003D4C49" w:rsidP="00232DBC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Чугуновой Светланы Ивановны</w:t>
            </w:r>
          </w:p>
        </w:tc>
        <w:tc>
          <w:tcPr>
            <w:tcW w:w="2239" w:type="dxa"/>
            <w:gridSpan w:val="6"/>
          </w:tcPr>
          <w:p w14:paraId="249BB32B" w14:textId="78EF9784" w:rsidR="003D4C49" w:rsidRPr="003D4C49" w:rsidRDefault="003D4C49" w:rsidP="004478B1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учителя </w:t>
            </w:r>
          </w:p>
        </w:tc>
        <w:tc>
          <w:tcPr>
            <w:tcW w:w="4683" w:type="dxa"/>
            <w:gridSpan w:val="2"/>
          </w:tcPr>
          <w:p w14:paraId="0435334B" w14:textId="52FCAA63" w:rsidR="003D4C49" w:rsidRPr="003D4C49" w:rsidRDefault="003D4C49" w:rsidP="00232DBC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«Гимназия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0918402C" w14:textId="77777777" w:rsidTr="000047DE">
        <w:tc>
          <w:tcPr>
            <w:tcW w:w="564" w:type="dxa"/>
          </w:tcPr>
          <w:p w14:paraId="2C27CEE7" w14:textId="28C5FDA2" w:rsidR="003D4C49" w:rsidRPr="003D4C49" w:rsidRDefault="003D4C49" w:rsidP="0029135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17</w:t>
            </w:r>
          </w:p>
        </w:tc>
        <w:tc>
          <w:tcPr>
            <w:tcW w:w="2862" w:type="dxa"/>
            <w:gridSpan w:val="4"/>
          </w:tcPr>
          <w:p w14:paraId="0E3947C4" w14:textId="42217625" w:rsidR="003D4C49" w:rsidRPr="003D4C49" w:rsidRDefault="003D4C49" w:rsidP="00232DBC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Шевцова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Ольга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Владимировна</w:t>
            </w:r>
            <w:proofErr w:type="spellEnd"/>
          </w:p>
        </w:tc>
        <w:tc>
          <w:tcPr>
            <w:tcW w:w="2239" w:type="dxa"/>
            <w:gridSpan w:val="6"/>
          </w:tcPr>
          <w:p w14:paraId="18BE4801" w14:textId="77777777" w:rsidR="003D4C49" w:rsidRPr="003D4C49" w:rsidRDefault="003D4C49" w:rsidP="00641A3E">
            <w:pPr>
              <w:tabs>
                <w:tab w:val="left" w:pos="426"/>
              </w:tabs>
              <w:jc w:val="both"/>
              <w:rPr>
                <w:rFonts w:ascii="PT Astra Serif" w:hAnsi="PT Astra Serif" w:cs="Times New Roman"/>
                <w:sz w:val="26"/>
                <w:szCs w:val="26"/>
                <w:lang w:val="en-US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воспитатель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 xml:space="preserve"> </w:t>
            </w:r>
          </w:p>
          <w:p w14:paraId="4682E77F" w14:textId="77777777" w:rsidR="003D4C49" w:rsidRPr="003D4C49" w:rsidRDefault="003D4C49" w:rsidP="00232DBC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683" w:type="dxa"/>
            <w:gridSpan w:val="2"/>
          </w:tcPr>
          <w:p w14:paraId="26F7BCF1" w14:textId="56DD0AAE" w:rsidR="003D4C49" w:rsidRPr="003D4C49" w:rsidRDefault="003D4C49" w:rsidP="00232DBC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«Медвежонок»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612CA4C7" w14:textId="77777777" w:rsidTr="006E6CD2">
        <w:tc>
          <w:tcPr>
            <w:tcW w:w="10348" w:type="dxa"/>
            <w:gridSpan w:val="13"/>
          </w:tcPr>
          <w:p w14:paraId="1984F2AA" w14:textId="74D715FD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1C5E1A88" w14:textId="7B94B573" w:rsidR="003D4C49" w:rsidRPr="003D4C49" w:rsidRDefault="003D4C49" w:rsidP="00744921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овый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Уренгой</w:t>
            </w:r>
          </w:p>
        </w:tc>
      </w:tr>
      <w:tr w:rsidR="003D4C49" w:rsidRPr="003D4C49" w14:paraId="45CE9BB5" w14:textId="77777777" w:rsidTr="000047DE">
        <w:tc>
          <w:tcPr>
            <w:tcW w:w="564" w:type="dxa"/>
          </w:tcPr>
          <w:p w14:paraId="08BA4A2D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696" w:type="dxa"/>
            <w:gridSpan w:val="2"/>
          </w:tcPr>
          <w:p w14:paraId="6DBC58B1" w14:textId="72FC378E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Емельянова Людмила Георгиевна</w:t>
            </w:r>
          </w:p>
        </w:tc>
        <w:tc>
          <w:tcPr>
            <w:tcW w:w="2268" w:type="dxa"/>
            <w:gridSpan w:val="7"/>
          </w:tcPr>
          <w:p w14:paraId="6DA36EEA" w14:textId="47F2D78D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820" w:type="dxa"/>
            <w:gridSpan w:val="3"/>
          </w:tcPr>
          <w:p w14:paraId="1052AD96" w14:textId="4B631D84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14:paraId="6DA3F3D8" w14:textId="7463FD32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«Средняя школа № 7»</w:t>
            </w:r>
          </w:p>
        </w:tc>
      </w:tr>
      <w:tr w:rsidR="003D4C49" w:rsidRPr="003D4C49" w14:paraId="24FDA751" w14:textId="77777777" w:rsidTr="000047DE">
        <w:tc>
          <w:tcPr>
            <w:tcW w:w="564" w:type="dxa"/>
          </w:tcPr>
          <w:p w14:paraId="22383A82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696" w:type="dxa"/>
            <w:gridSpan w:val="2"/>
          </w:tcPr>
          <w:p w14:paraId="62295934" w14:textId="1C27D6D4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Ваншина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Елена Викторовна</w:t>
            </w:r>
          </w:p>
        </w:tc>
        <w:tc>
          <w:tcPr>
            <w:tcW w:w="2268" w:type="dxa"/>
            <w:gridSpan w:val="7"/>
          </w:tcPr>
          <w:p w14:paraId="675000C5" w14:textId="748323CF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820" w:type="dxa"/>
            <w:gridSpan w:val="3"/>
          </w:tcPr>
          <w:p w14:paraId="472D79F7" w14:textId="4C6053DA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14:paraId="765E916B" w14:textId="36ACCEE6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«Средняя школа № 11»</w:t>
            </w:r>
          </w:p>
        </w:tc>
      </w:tr>
      <w:tr w:rsidR="003D4C49" w:rsidRPr="003D4C49" w14:paraId="44AF19AD" w14:textId="77777777" w:rsidTr="000047DE">
        <w:tc>
          <w:tcPr>
            <w:tcW w:w="564" w:type="dxa"/>
          </w:tcPr>
          <w:p w14:paraId="32089921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696" w:type="dxa"/>
            <w:gridSpan w:val="2"/>
          </w:tcPr>
          <w:p w14:paraId="0EE76481" w14:textId="1E8A230D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Захарченко Светлана Владимировна</w:t>
            </w:r>
          </w:p>
        </w:tc>
        <w:tc>
          <w:tcPr>
            <w:tcW w:w="2268" w:type="dxa"/>
            <w:gridSpan w:val="7"/>
          </w:tcPr>
          <w:p w14:paraId="5E075059" w14:textId="5D7DAD8F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820" w:type="dxa"/>
            <w:gridSpan w:val="3"/>
          </w:tcPr>
          <w:p w14:paraId="59A25BF8" w14:textId="3E042987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Гимназия</w:t>
            </w:r>
          </w:p>
        </w:tc>
      </w:tr>
      <w:tr w:rsidR="003D4C49" w:rsidRPr="003D4C49" w14:paraId="06BD85ED" w14:textId="77777777" w:rsidTr="000047DE">
        <w:tc>
          <w:tcPr>
            <w:tcW w:w="564" w:type="dxa"/>
          </w:tcPr>
          <w:p w14:paraId="0C78E0DC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696" w:type="dxa"/>
            <w:gridSpan w:val="2"/>
          </w:tcPr>
          <w:p w14:paraId="145717B0" w14:textId="529BBCD0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Свирида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Галина Васильевна</w:t>
            </w:r>
          </w:p>
        </w:tc>
        <w:tc>
          <w:tcPr>
            <w:tcW w:w="2268" w:type="dxa"/>
            <w:gridSpan w:val="7"/>
          </w:tcPr>
          <w:p w14:paraId="6C348484" w14:textId="006B7341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820" w:type="dxa"/>
            <w:gridSpan w:val="3"/>
          </w:tcPr>
          <w:p w14:paraId="35CCA408" w14:textId="3A7D5BB9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Гимназия</w:t>
            </w:r>
          </w:p>
        </w:tc>
      </w:tr>
      <w:tr w:rsidR="003D4C49" w:rsidRPr="003D4C49" w14:paraId="5EC67965" w14:textId="77777777" w:rsidTr="000047DE">
        <w:tc>
          <w:tcPr>
            <w:tcW w:w="564" w:type="dxa"/>
          </w:tcPr>
          <w:p w14:paraId="2FC77F5C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696" w:type="dxa"/>
            <w:gridSpan w:val="2"/>
          </w:tcPr>
          <w:p w14:paraId="136DB0FC" w14:textId="78186826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Яворская Элла Анатольевна</w:t>
            </w:r>
          </w:p>
        </w:tc>
        <w:tc>
          <w:tcPr>
            <w:tcW w:w="2268" w:type="dxa"/>
            <w:gridSpan w:val="7"/>
          </w:tcPr>
          <w:p w14:paraId="722B6EBD" w14:textId="4B10FDB7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820" w:type="dxa"/>
            <w:gridSpan w:val="3"/>
          </w:tcPr>
          <w:p w14:paraId="07443589" w14:textId="592B9B35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Гимназия</w:t>
            </w:r>
          </w:p>
        </w:tc>
      </w:tr>
      <w:tr w:rsidR="003D4C49" w:rsidRPr="003D4C49" w14:paraId="7F45BAC5" w14:textId="77777777" w:rsidTr="000047DE">
        <w:tc>
          <w:tcPr>
            <w:tcW w:w="564" w:type="dxa"/>
          </w:tcPr>
          <w:p w14:paraId="7F2C1378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2696" w:type="dxa"/>
            <w:gridSpan w:val="2"/>
          </w:tcPr>
          <w:p w14:paraId="58F3E57E" w14:textId="3942356B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Котова Галина Михайловна</w:t>
            </w:r>
          </w:p>
        </w:tc>
        <w:tc>
          <w:tcPr>
            <w:tcW w:w="2268" w:type="dxa"/>
            <w:gridSpan w:val="7"/>
          </w:tcPr>
          <w:p w14:paraId="1FB7F934" w14:textId="48D357AB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820" w:type="dxa"/>
            <w:gridSpan w:val="3"/>
          </w:tcPr>
          <w:p w14:paraId="6FDFFEFA" w14:textId="629C8EAE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Гимназия</w:t>
            </w:r>
          </w:p>
        </w:tc>
      </w:tr>
      <w:tr w:rsidR="003D4C49" w:rsidRPr="003D4C49" w14:paraId="75C1AC03" w14:textId="77777777" w:rsidTr="000047DE">
        <w:tc>
          <w:tcPr>
            <w:tcW w:w="564" w:type="dxa"/>
          </w:tcPr>
          <w:p w14:paraId="311B24CF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2696" w:type="dxa"/>
            <w:gridSpan w:val="2"/>
          </w:tcPr>
          <w:p w14:paraId="795FDBCF" w14:textId="4CC71EA6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Кутищева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Светлана Ивановна</w:t>
            </w:r>
          </w:p>
        </w:tc>
        <w:tc>
          <w:tcPr>
            <w:tcW w:w="2268" w:type="dxa"/>
            <w:gridSpan w:val="7"/>
          </w:tcPr>
          <w:p w14:paraId="6D808065" w14:textId="2FC5E221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820" w:type="dxa"/>
            <w:gridSpan w:val="3"/>
          </w:tcPr>
          <w:p w14:paraId="75CA879E" w14:textId="7B9B714E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школа имени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Д.И.Коротчаева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3B262F9D" w14:textId="77777777" w:rsidTr="000047DE">
        <w:tc>
          <w:tcPr>
            <w:tcW w:w="564" w:type="dxa"/>
          </w:tcPr>
          <w:p w14:paraId="21F0D36C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2696" w:type="dxa"/>
            <w:gridSpan w:val="2"/>
          </w:tcPr>
          <w:p w14:paraId="2EEB921A" w14:textId="3D314F42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Ратникова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Инна Эдуардовна</w:t>
            </w:r>
          </w:p>
        </w:tc>
        <w:tc>
          <w:tcPr>
            <w:tcW w:w="2268" w:type="dxa"/>
            <w:gridSpan w:val="7"/>
          </w:tcPr>
          <w:p w14:paraId="1D075E87" w14:textId="7619EB06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820" w:type="dxa"/>
            <w:gridSpan w:val="3"/>
          </w:tcPr>
          <w:p w14:paraId="3EC232DD" w14:textId="729F73F5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школа имени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Д.И.Коротчаева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5A6017CA" w14:textId="77777777" w:rsidTr="000047DE">
        <w:tc>
          <w:tcPr>
            <w:tcW w:w="564" w:type="dxa"/>
          </w:tcPr>
          <w:p w14:paraId="42FD6005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2696" w:type="dxa"/>
            <w:gridSpan w:val="2"/>
          </w:tcPr>
          <w:p w14:paraId="02B28F2C" w14:textId="2B34471E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Козаченко Татьяна </w:t>
            </w:r>
          </w:p>
          <w:p w14:paraId="0D596C52" w14:textId="172B2AD5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Васильевна</w:t>
            </w:r>
          </w:p>
        </w:tc>
        <w:tc>
          <w:tcPr>
            <w:tcW w:w="2268" w:type="dxa"/>
            <w:gridSpan w:val="7"/>
          </w:tcPr>
          <w:p w14:paraId="3A9D4AB9" w14:textId="627353E2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820" w:type="dxa"/>
            <w:gridSpan w:val="3"/>
          </w:tcPr>
          <w:p w14:paraId="7FDF6D2B" w14:textId="5DDFF19C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14:paraId="3F48793E" w14:textId="396C0714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«Средняя школа № 16»</w:t>
            </w:r>
          </w:p>
        </w:tc>
      </w:tr>
      <w:tr w:rsidR="003D4C49" w:rsidRPr="003D4C49" w14:paraId="32B4B8FA" w14:textId="77777777" w:rsidTr="000047DE">
        <w:tc>
          <w:tcPr>
            <w:tcW w:w="564" w:type="dxa"/>
          </w:tcPr>
          <w:p w14:paraId="337D792D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2696" w:type="dxa"/>
            <w:gridSpan w:val="2"/>
          </w:tcPr>
          <w:p w14:paraId="6F9E7030" w14:textId="005858DF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gramStart"/>
            <w:r w:rsidRPr="003D4C49">
              <w:rPr>
                <w:rFonts w:ascii="PT Astra Serif" w:hAnsi="PT Astra Serif"/>
                <w:sz w:val="26"/>
                <w:szCs w:val="26"/>
              </w:rPr>
              <w:t>Домке</w:t>
            </w:r>
            <w:proofErr w:type="gramEnd"/>
            <w:r w:rsidRPr="003D4C49">
              <w:rPr>
                <w:rFonts w:ascii="PT Astra Serif" w:hAnsi="PT Astra Serif"/>
                <w:sz w:val="26"/>
                <w:szCs w:val="26"/>
              </w:rPr>
              <w:t xml:space="preserve"> Алена Александровна</w:t>
            </w:r>
          </w:p>
        </w:tc>
        <w:tc>
          <w:tcPr>
            <w:tcW w:w="2268" w:type="dxa"/>
            <w:gridSpan w:val="7"/>
          </w:tcPr>
          <w:p w14:paraId="19EBC3F4" w14:textId="585604E1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методист</w:t>
            </w:r>
          </w:p>
        </w:tc>
        <w:tc>
          <w:tcPr>
            <w:tcW w:w="4820" w:type="dxa"/>
            <w:gridSpan w:val="3"/>
          </w:tcPr>
          <w:p w14:paraId="04C91EF1" w14:textId="301424DC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автономное учреждение дополнительного образования «Межшкольный учебный комбинат «Эврика»</w:t>
            </w:r>
          </w:p>
        </w:tc>
      </w:tr>
      <w:tr w:rsidR="003D4C49" w:rsidRPr="003D4C49" w14:paraId="7B79EFDF" w14:textId="77777777" w:rsidTr="000047DE">
        <w:tc>
          <w:tcPr>
            <w:tcW w:w="564" w:type="dxa"/>
          </w:tcPr>
          <w:p w14:paraId="5A2915DA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2696" w:type="dxa"/>
            <w:gridSpan w:val="2"/>
          </w:tcPr>
          <w:p w14:paraId="75382D86" w14:textId="3DA65819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Кукоева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Римма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Крымовна</w:t>
            </w:r>
            <w:proofErr w:type="spellEnd"/>
          </w:p>
        </w:tc>
        <w:tc>
          <w:tcPr>
            <w:tcW w:w="2268" w:type="dxa"/>
            <w:gridSpan w:val="7"/>
          </w:tcPr>
          <w:p w14:paraId="74376C27" w14:textId="3960B0AD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820" w:type="dxa"/>
            <w:gridSpan w:val="3"/>
          </w:tcPr>
          <w:p w14:paraId="0D3D15CC" w14:textId="3F2B5EB0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дошкольное образовательное учреждение «Детский сад «Радуга»</w:t>
            </w:r>
          </w:p>
        </w:tc>
      </w:tr>
      <w:tr w:rsidR="003D4C49" w:rsidRPr="003D4C49" w14:paraId="1AA19EAE" w14:textId="77777777" w:rsidTr="000047DE">
        <w:tc>
          <w:tcPr>
            <w:tcW w:w="564" w:type="dxa"/>
          </w:tcPr>
          <w:p w14:paraId="0FF44A22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2696" w:type="dxa"/>
            <w:gridSpan w:val="2"/>
          </w:tcPr>
          <w:p w14:paraId="29CCA13E" w14:textId="66E54EA5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Мугаллимова</w:t>
            </w:r>
            <w:proofErr w:type="spellEnd"/>
            <w:r w:rsidRPr="003D4C49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Рамиля</w:t>
            </w:r>
            <w:proofErr w:type="spellEnd"/>
            <w:r w:rsidRPr="003D4C49"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Хатмикарамовна</w:t>
            </w:r>
            <w:proofErr w:type="spellEnd"/>
          </w:p>
        </w:tc>
        <w:tc>
          <w:tcPr>
            <w:tcW w:w="2268" w:type="dxa"/>
            <w:gridSpan w:val="7"/>
            <w:vAlign w:val="center"/>
          </w:tcPr>
          <w:p w14:paraId="2A52856A" w14:textId="4DE56891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820" w:type="dxa"/>
            <w:gridSpan w:val="3"/>
            <w:vAlign w:val="center"/>
          </w:tcPr>
          <w:p w14:paraId="3AD50EB2" w14:textId="1A248D66" w:rsidR="003D4C49" w:rsidRPr="003D4C49" w:rsidRDefault="003D4C49" w:rsidP="001757A5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автономное общеобразовательное учреждение «Прогимназия «Центр детства»</w:t>
            </w:r>
          </w:p>
        </w:tc>
      </w:tr>
      <w:tr w:rsidR="003D4C49" w:rsidRPr="003D4C49" w14:paraId="082C28B9" w14:textId="77777777" w:rsidTr="000047DE">
        <w:tc>
          <w:tcPr>
            <w:tcW w:w="564" w:type="dxa"/>
          </w:tcPr>
          <w:p w14:paraId="45512EC9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2696" w:type="dxa"/>
            <w:gridSpan w:val="2"/>
          </w:tcPr>
          <w:p w14:paraId="567CA9FD" w14:textId="05E68C35" w:rsidR="003D4C49" w:rsidRPr="003D4C49" w:rsidRDefault="003D4C49" w:rsidP="00557D0D">
            <w:pPr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Сеитова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Эрке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-Хан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Биляловна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268" w:type="dxa"/>
            <w:gridSpan w:val="7"/>
          </w:tcPr>
          <w:p w14:paraId="07922801" w14:textId="64BF2E11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820" w:type="dxa"/>
            <w:gridSpan w:val="3"/>
          </w:tcPr>
          <w:p w14:paraId="0D1560B8" w14:textId="51209858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учреждение дополнительного образования «Дом творчества и туризма юных «Дружба»</w:t>
            </w:r>
          </w:p>
        </w:tc>
      </w:tr>
      <w:tr w:rsidR="003D4C49" w:rsidRPr="003D4C49" w14:paraId="7A776B31" w14:textId="77777777" w:rsidTr="000047DE">
        <w:tc>
          <w:tcPr>
            <w:tcW w:w="564" w:type="dxa"/>
          </w:tcPr>
          <w:p w14:paraId="2122E553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2696" w:type="dxa"/>
            <w:gridSpan w:val="2"/>
          </w:tcPr>
          <w:p w14:paraId="52C469C2" w14:textId="5C8E8023" w:rsidR="003D4C49" w:rsidRPr="003D4C49" w:rsidRDefault="003D4C49" w:rsidP="00557D0D">
            <w:pPr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Аметов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Мавлидин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Залимханович</w:t>
            </w:r>
            <w:proofErr w:type="spellEnd"/>
          </w:p>
        </w:tc>
        <w:tc>
          <w:tcPr>
            <w:tcW w:w="2268" w:type="dxa"/>
            <w:gridSpan w:val="7"/>
          </w:tcPr>
          <w:p w14:paraId="61D6A36B" w14:textId="77777777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  <w:p w14:paraId="07258174" w14:textId="37BE31C9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820" w:type="dxa"/>
            <w:gridSpan w:val="3"/>
          </w:tcPr>
          <w:p w14:paraId="44E403ED" w14:textId="7ED73090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общеобразовательное учреждение «Средняя школа «Земля родная»</w:t>
            </w:r>
          </w:p>
        </w:tc>
      </w:tr>
      <w:tr w:rsidR="003D4C49" w:rsidRPr="003D4C49" w14:paraId="1F057D5C" w14:textId="77777777" w:rsidTr="000047DE">
        <w:tc>
          <w:tcPr>
            <w:tcW w:w="564" w:type="dxa"/>
          </w:tcPr>
          <w:p w14:paraId="52583DAC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2696" w:type="dxa"/>
            <w:gridSpan w:val="2"/>
          </w:tcPr>
          <w:p w14:paraId="1E42C787" w14:textId="3C60502C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Сайдахметова</w:t>
            </w:r>
            <w:proofErr w:type="spellEnd"/>
            <w:r w:rsidRPr="003D4C49">
              <w:rPr>
                <w:rFonts w:ascii="PT Astra Serif" w:hAnsi="PT Astra Serif"/>
                <w:sz w:val="26"/>
                <w:szCs w:val="26"/>
              </w:rPr>
              <w:t xml:space="preserve"> Аниса </w:t>
            </w: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Мунавировна</w:t>
            </w:r>
            <w:proofErr w:type="spellEnd"/>
            <w:r w:rsidRPr="003D4C49">
              <w:rPr>
                <w:rFonts w:ascii="PT Astra Serif" w:hAnsi="PT Astra Serif"/>
                <w:sz w:val="26"/>
                <w:szCs w:val="26"/>
              </w:rPr>
              <w:t xml:space="preserve">  </w:t>
            </w:r>
          </w:p>
        </w:tc>
        <w:tc>
          <w:tcPr>
            <w:tcW w:w="2268" w:type="dxa"/>
            <w:gridSpan w:val="7"/>
          </w:tcPr>
          <w:p w14:paraId="02ED49EF" w14:textId="55F0869E" w:rsidR="003D4C49" w:rsidRPr="003D4C49" w:rsidRDefault="003D4C49" w:rsidP="00557D0D">
            <w:pPr>
              <w:tabs>
                <w:tab w:val="left" w:pos="360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820" w:type="dxa"/>
            <w:gridSpan w:val="3"/>
          </w:tcPr>
          <w:p w14:paraId="6439F8AA" w14:textId="0769450D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 школа №8»</w:t>
            </w:r>
          </w:p>
        </w:tc>
      </w:tr>
      <w:tr w:rsidR="003D4C49" w:rsidRPr="003D4C49" w14:paraId="04F124C3" w14:textId="77777777" w:rsidTr="000047DE">
        <w:tc>
          <w:tcPr>
            <w:tcW w:w="564" w:type="dxa"/>
          </w:tcPr>
          <w:p w14:paraId="30A6F69C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2696" w:type="dxa"/>
            <w:gridSpan w:val="2"/>
          </w:tcPr>
          <w:p w14:paraId="104F7D64" w14:textId="6C8ABB8B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Сезнева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>Светлана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  <w:lang w:val="en-US"/>
              </w:rPr>
              <w:lastRenderedPageBreak/>
              <w:t>Очировна</w:t>
            </w:r>
            <w:proofErr w:type="spellEnd"/>
          </w:p>
        </w:tc>
        <w:tc>
          <w:tcPr>
            <w:tcW w:w="2268" w:type="dxa"/>
            <w:gridSpan w:val="7"/>
          </w:tcPr>
          <w:p w14:paraId="548A1A14" w14:textId="2149A9B3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воспитатель</w:t>
            </w:r>
          </w:p>
        </w:tc>
        <w:tc>
          <w:tcPr>
            <w:tcW w:w="4820" w:type="dxa"/>
            <w:gridSpan w:val="3"/>
          </w:tcPr>
          <w:p w14:paraId="5117464F" w14:textId="22000894" w:rsidR="003D4C49" w:rsidRPr="003D4C49" w:rsidRDefault="003D4C49" w:rsidP="00557D0D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автономное дошкольное 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образовательное учреждение «Детский сад «Загадка»</w:t>
            </w:r>
          </w:p>
        </w:tc>
      </w:tr>
      <w:tr w:rsidR="003D4C49" w:rsidRPr="003D4C49" w14:paraId="294F2B5B" w14:textId="77777777" w:rsidTr="006E6CD2">
        <w:tc>
          <w:tcPr>
            <w:tcW w:w="10348" w:type="dxa"/>
            <w:gridSpan w:val="13"/>
          </w:tcPr>
          <w:p w14:paraId="5253AB7E" w14:textId="77777777" w:rsidR="003D4C49" w:rsidRPr="003D4C49" w:rsidRDefault="003D4C49" w:rsidP="00A83160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6EE6DA3C" w14:textId="2E5E92C8" w:rsidR="003D4C49" w:rsidRPr="003D4C49" w:rsidRDefault="003D4C49" w:rsidP="00A83160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.М</w:t>
            </w:r>
            <w:proofErr w:type="gram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уравленко</w:t>
            </w:r>
            <w:proofErr w:type="spellEnd"/>
          </w:p>
        </w:tc>
      </w:tr>
      <w:tr w:rsidR="003D4C49" w:rsidRPr="003D4C49" w14:paraId="60C8082C" w14:textId="77777777" w:rsidTr="000047DE">
        <w:tc>
          <w:tcPr>
            <w:tcW w:w="564" w:type="dxa"/>
          </w:tcPr>
          <w:p w14:paraId="5D3F09C3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974" w:type="dxa"/>
            <w:gridSpan w:val="5"/>
          </w:tcPr>
          <w:p w14:paraId="56667786" w14:textId="6752D608" w:rsidR="003D4C49" w:rsidRPr="003D4C49" w:rsidRDefault="003D4C49" w:rsidP="00964EF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Габдуллина Екатерина Александровна</w:t>
            </w:r>
          </w:p>
        </w:tc>
        <w:tc>
          <w:tcPr>
            <w:tcW w:w="2410" w:type="dxa"/>
            <w:gridSpan w:val="6"/>
          </w:tcPr>
          <w:p w14:paraId="340428EC" w14:textId="20000FB2" w:rsidR="003D4C49" w:rsidRPr="003D4C49" w:rsidRDefault="003D4C49" w:rsidP="00964EF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учитель-логопед</w:t>
            </w:r>
          </w:p>
        </w:tc>
        <w:tc>
          <w:tcPr>
            <w:tcW w:w="4400" w:type="dxa"/>
          </w:tcPr>
          <w:p w14:paraId="1EA2A606" w14:textId="19FF0CBC" w:rsidR="003D4C49" w:rsidRPr="003D4C49" w:rsidRDefault="003D4C49" w:rsidP="00964EF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«Детский сад «Дельфин»</w:t>
            </w:r>
          </w:p>
        </w:tc>
      </w:tr>
      <w:tr w:rsidR="003D4C49" w:rsidRPr="003D4C49" w14:paraId="0C6382B2" w14:textId="77777777" w:rsidTr="000047DE">
        <w:tc>
          <w:tcPr>
            <w:tcW w:w="564" w:type="dxa"/>
          </w:tcPr>
          <w:p w14:paraId="74EE7193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974" w:type="dxa"/>
            <w:gridSpan w:val="5"/>
          </w:tcPr>
          <w:p w14:paraId="7A87FC53" w14:textId="6FE9ED82" w:rsidR="003D4C49" w:rsidRPr="003D4C49" w:rsidRDefault="003D4C49" w:rsidP="00964EF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Глушенко Леся Александровна</w:t>
            </w:r>
          </w:p>
        </w:tc>
        <w:tc>
          <w:tcPr>
            <w:tcW w:w="2410" w:type="dxa"/>
            <w:gridSpan w:val="6"/>
          </w:tcPr>
          <w:p w14:paraId="4DE7F9F5" w14:textId="3D66EB1E" w:rsidR="003D4C49" w:rsidRPr="003D4C49" w:rsidRDefault="003D4C49" w:rsidP="00964EF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400" w:type="dxa"/>
          </w:tcPr>
          <w:p w14:paraId="576D04F1" w14:textId="689846A3" w:rsidR="003D4C49" w:rsidRPr="003D4C49" w:rsidRDefault="003D4C49" w:rsidP="00964EF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«Детский сад «Буратино»</w:t>
            </w:r>
          </w:p>
        </w:tc>
      </w:tr>
      <w:tr w:rsidR="003D4C49" w:rsidRPr="003D4C49" w14:paraId="2E772407" w14:textId="77777777" w:rsidTr="000047DE">
        <w:tc>
          <w:tcPr>
            <w:tcW w:w="564" w:type="dxa"/>
          </w:tcPr>
          <w:p w14:paraId="6099A4C7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974" w:type="dxa"/>
            <w:gridSpan w:val="5"/>
          </w:tcPr>
          <w:p w14:paraId="01535664" w14:textId="7C49970C" w:rsidR="003D4C49" w:rsidRPr="003D4C49" w:rsidRDefault="003D4C49" w:rsidP="00964EF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Ибрагимова Елена Юрьевна</w:t>
            </w:r>
          </w:p>
        </w:tc>
        <w:tc>
          <w:tcPr>
            <w:tcW w:w="2410" w:type="dxa"/>
            <w:gridSpan w:val="6"/>
          </w:tcPr>
          <w:p w14:paraId="7525E39C" w14:textId="3056B45E" w:rsidR="003D4C49" w:rsidRPr="003D4C49" w:rsidRDefault="003D4C49" w:rsidP="00964EF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400" w:type="dxa"/>
          </w:tcPr>
          <w:p w14:paraId="4999DB19" w14:textId="34DAB9DA" w:rsidR="003D4C49" w:rsidRPr="003D4C49" w:rsidRDefault="003D4C49" w:rsidP="00964EF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«Детский сад «Дельфин»</w:t>
            </w:r>
          </w:p>
        </w:tc>
      </w:tr>
      <w:tr w:rsidR="003D4C49" w:rsidRPr="003D4C49" w14:paraId="024B66FE" w14:textId="77777777" w:rsidTr="000047DE">
        <w:tc>
          <w:tcPr>
            <w:tcW w:w="564" w:type="dxa"/>
          </w:tcPr>
          <w:p w14:paraId="06B2B5BC" w14:textId="21BAD12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974" w:type="dxa"/>
            <w:gridSpan w:val="5"/>
          </w:tcPr>
          <w:p w14:paraId="10F2A978" w14:textId="2E34AD1C" w:rsidR="003D4C49" w:rsidRPr="003D4C49" w:rsidRDefault="003D4C49" w:rsidP="00964EF8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Хакова</w:t>
            </w:r>
            <w:proofErr w:type="spellEnd"/>
            <w:r w:rsidRPr="003D4C49">
              <w:rPr>
                <w:rFonts w:ascii="PT Astra Serif" w:hAnsi="PT Astra Serif"/>
                <w:sz w:val="26"/>
                <w:szCs w:val="26"/>
              </w:rPr>
              <w:t xml:space="preserve"> Регина </w:t>
            </w: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Шарифулловна</w:t>
            </w:r>
            <w:proofErr w:type="spellEnd"/>
          </w:p>
        </w:tc>
        <w:tc>
          <w:tcPr>
            <w:tcW w:w="2410" w:type="dxa"/>
            <w:gridSpan w:val="6"/>
          </w:tcPr>
          <w:p w14:paraId="485C0E99" w14:textId="79688E21" w:rsidR="003D4C49" w:rsidRPr="003D4C49" w:rsidRDefault="003D4C49" w:rsidP="002A74D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</w:tcPr>
          <w:p w14:paraId="0EA8F1A8" w14:textId="7960D9A1" w:rsidR="003D4C49" w:rsidRPr="003D4C49" w:rsidRDefault="003D4C49" w:rsidP="002A74DB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«Школа № 4»</w:t>
            </w:r>
          </w:p>
        </w:tc>
      </w:tr>
      <w:tr w:rsidR="003D4C49" w:rsidRPr="003D4C49" w14:paraId="21B518AB" w14:textId="77777777" w:rsidTr="006E6CD2">
        <w:tc>
          <w:tcPr>
            <w:tcW w:w="10348" w:type="dxa"/>
            <w:gridSpan w:val="13"/>
          </w:tcPr>
          <w:p w14:paraId="2BADE122" w14:textId="77777777" w:rsidR="003D4C49" w:rsidRPr="003D4C49" w:rsidRDefault="003D4C49" w:rsidP="00A83160">
            <w:pPr>
              <w:rPr>
                <w:rFonts w:ascii="PT Astra Serif" w:hAnsi="PT Astra Serif" w:cs="Times New Roman"/>
                <w:b/>
                <w:sz w:val="26"/>
                <w:szCs w:val="26"/>
              </w:rPr>
            </w:pPr>
          </w:p>
          <w:p w14:paraId="48A29EDB" w14:textId="7DD7AF5A" w:rsidR="003D4C49" w:rsidRPr="003D4C49" w:rsidRDefault="003D4C49" w:rsidP="00A83160">
            <w:pPr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b/>
                <w:sz w:val="26"/>
                <w:szCs w:val="26"/>
              </w:rPr>
              <w:t>.Г</w:t>
            </w:r>
            <w:proofErr w:type="gramEnd"/>
            <w:r>
              <w:rPr>
                <w:rFonts w:ascii="PT Astra Serif" w:hAnsi="PT Astra Serif" w:cs="Times New Roman"/>
                <w:b/>
                <w:sz w:val="26"/>
                <w:szCs w:val="26"/>
              </w:rPr>
              <w:t>убкинский</w:t>
            </w:r>
            <w:proofErr w:type="spellEnd"/>
          </w:p>
        </w:tc>
      </w:tr>
      <w:tr w:rsidR="003D4C49" w:rsidRPr="003D4C49" w14:paraId="32D7525C" w14:textId="77777777" w:rsidTr="000047DE">
        <w:tc>
          <w:tcPr>
            <w:tcW w:w="564" w:type="dxa"/>
          </w:tcPr>
          <w:p w14:paraId="3B801B2F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696" w:type="dxa"/>
            <w:gridSpan w:val="2"/>
          </w:tcPr>
          <w:p w14:paraId="3C9FA35B" w14:textId="14692015" w:rsidR="003D4C49" w:rsidRPr="003D4C49" w:rsidRDefault="003D4C49" w:rsidP="0055086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Клочков Сергей Петрович</w:t>
            </w:r>
          </w:p>
        </w:tc>
        <w:tc>
          <w:tcPr>
            <w:tcW w:w="1843" w:type="dxa"/>
            <w:gridSpan w:val="4"/>
          </w:tcPr>
          <w:p w14:paraId="534AA643" w14:textId="3187C857" w:rsidR="003D4C49" w:rsidRPr="003D4C49" w:rsidRDefault="003D4C49" w:rsidP="0055086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5245" w:type="dxa"/>
            <w:gridSpan w:val="6"/>
          </w:tcPr>
          <w:p w14:paraId="71D927C3" w14:textId="5B204FEB" w:rsidR="003D4C49" w:rsidRPr="003D4C49" w:rsidRDefault="003D4C49" w:rsidP="00B3679E">
            <w:pPr>
              <w:rPr>
                <w:rFonts w:ascii="PT Astra Serif" w:eastAsia="Calibri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№1»</w:t>
            </w:r>
          </w:p>
        </w:tc>
      </w:tr>
      <w:tr w:rsidR="003D4C49" w:rsidRPr="003D4C49" w14:paraId="2F13B096" w14:textId="77777777" w:rsidTr="000047DE">
        <w:tc>
          <w:tcPr>
            <w:tcW w:w="564" w:type="dxa"/>
          </w:tcPr>
          <w:p w14:paraId="097F6A44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696" w:type="dxa"/>
            <w:gridSpan w:val="2"/>
          </w:tcPr>
          <w:p w14:paraId="781C7A2E" w14:textId="01A6C63D" w:rsidR="003D4C49" w:rsidRPr="003D4C49" w:rsidRDefault="003D4C49" w:rsidP="00B3679E">
            <w:pPr>
              <w:spacing w:after="160"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Болдырева Людмила Александровна</w:t>
            </w:r>
          </w:p>
        </w:tc>
        <w:tc>
          <w:tcPr>
            <w:tcW w:w="1843" w:type="dxa"/>
            <w:gridSpan w:val="4"/>
          </w:tcPr>
          <w:p w14:paraId="778841DA" w14:textId="52D56FE2" w:rsidR="003D4C49" w:rsidRPr="003D4C49" w:rsidRDefault="003D4C49" w:rsidP="00550863">
            <w:pPr>
              <w:spacing w:after="160"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5245" w:type="dxa"/>
            <w:gridSpan w:val="6"/>
          </w:tcPr>
          <w:p w14:paraId="41532DE0" w14:textId="5457A452" w:rsidR="003D4C49" w:rsidRPr="003D4C49" w:rsidRDefault="003D4C49" w:rsidP="00B3679E">
            <w:pPr>
              <w:spacing w:after="160"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общеобразовательное учреждение «Средняя общеобразовательная школа №4»</w:t>
            </w:r>
          </w:p>
        </w:tc>
      </w:tr>
      <w:tr w:rsidR="003D4C49" w:rsidRPr="003D4C49" w14:paraId="327A94D3" w14:textId="77777777" w:rsidTr="000047DE">
        <w:tc>
          <w:tcPr>
            <w:tcW w:w="564" w:type="dxa"/>
          </w:tcPr>
          <w:p w14:paraId="216A258A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696" w:type="dxa"/>
            <w:gridSpan w:val="2"/>
          </w:tcPr>
          <w:p w14:paraId="002ED7B5" w14:textId="4147C1AB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Мащикова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 Надежда  Михайловна</w:t>
            </w:r>
          </w:p>
        </w:tc>
        <w:tc>
          <w:tcPr>
            <w:tcW w:w="1843" w:type="dxa"/>
            <w:gridSpan w:val="4"/>
          </w:tcPr>
          <w:p w14:paraId="2015F38D" w14:textId="1E62228D" w:rsidR="003D4C49" w:rsidRPr="003D4C49" w:rsidRDefault="003D4C49" w:rsidP="0055086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5245" w:type="dxa"/>
            <w:gridSpan w:val="6"/>
          </w:tcPr>
          <w:p w14:paraId="052D35EE" w14:textId="68B004A1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общеобразовательное учреждение «Средняя общеобразовательная школа №4»</w:t>
            </w:r>
          </w:p>
        </w:tc>
      </w:tr>
      <w:tr w:rsidR="003D4C49" w:rsidRPr="003D4C49" w14:paraId="6ECC10D2" w14:textId="77777777" w:rsidTr="000047DE">
        <w:tc>
          <w:tcPr>
            <w:tcW w:w="564" w:type="dxa"/>
          </w:tcPr>
          <w:p w14:paraId="23AC2052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696" w:type="dxa"/>
            <w:gridSpan w:val="2"/>
          </w:tcPr>
          <w:p w14:paraId="1D60B013" w14:textId="43AE94FE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Вялова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Надежда Георгиевна</w:t>
            </w:r>
          </w:p>
        </w:tc>
        <w:tc>
          <w:tcPr>
            <w:tcW w:w="1843" w:type="dxa"/>
            <w:gridSpan w:val="4"/>
          </w:tcPr>
          <w:p w14:paraId="214F8AEB" w14:textId="4A63346F" w:rsidR="003D4C49" w:rsidRPr="003D4C49" w:rsidRDefault="003D4C49" w:rsidP="0055086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5245" w:type="dxa"/>
            <w:gridSpan w:val="6"/>
          </w:tcPr>
          <w:p w14:paraId="03910DD3" w14:textId="7BD8ACAA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№5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.Г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убкинский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3ED0FBDA" w14:textId="77777777" w:rsidTr="000047DE">
        <w:tc>
          <w:tcPr>
            <w:tcW w:w="564" w:type="dxa"/>
          </w:tcPr>
          <w:p w14:paraId="25AE38D5" w14:textId="77777777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696" w:type="dxa"/>
            <w:gridSpan w:val="2"/>
          </w:tcPr>
          <w:p w14:paraId="27C716A0" w14:textId="73D4ABDE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Мудревский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Александр Владимирович</w:t>
            </w:r>
          </w:p>
        </w:tc>
        <w:tc>
          <w:tcPr>
            <w:tcW w:w="1843" w:type="dxa"/>
            <w:gridSpan w:val="4"/>
          </w:tcPr>
          <w:p w14:paraId="1BBBCA66" w14:textId="3E78087E" w:rsidR="003D4C49" w:rsidRPr="003D4C49" w:rsidRDefault="003D4C49" w:rsidP="0055086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5245" w:type="dxa"/>
            <w:gridSpan w:val="6"/>
          </w:tcPr>
          <w:p w14:paraId="0E506F78" w14:textId="6BA72A7F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№5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.Г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убкинский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5D90B757" w14:textId="77777777" w:rsidTr="000047DE">
        <w:tc>
          <w:tcPr>
            <w:tcW w:w="564" w:type="dxa"/>
          </w:tcPr>
          <w:p w14:paraId="428BE734" w14:textId="13D661BF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2696" w:type="dxa"/>
            <w:gridSpan w:val="2"/>
          </w:tcPr>
          <w:p w14:paraId="0C319787" w14:textId="58FA3E05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Кудряшова Светлана Николаевна</w:t>
            </w:r>
          </w:p>
        </w:tc>
        <w:tc>
          <w:tcPr>
            <w:tcW w:w="1843" w:type="dxa"/>
            <w:gridSpan w:val="4"/>
          </w:tcPr>
          <w:p w14:paraId="658EBD27" w14:textId="411CCD19" w:rsidR="003D4C49" w:rsidRPr="003D4C49" w:rsidRDefault="003D4C49" w:rsidP="0055086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5245" w:type="dxa"/>
            <w:gridSpan w:val="6"/>
          </w:tcPr>
          <w:p w14:paraId="2FFB7A54" w14:textId="51948722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(коррекционная) общеобразовательная школа»</w:t>
            </w:r>
          </w:p>
        </w:tc>
      </w:tr>
      <w:tr w:rsidR="003D4C49" w:rsidRPr="003D4C49" w14:paraId="018FEDCE" w14:textId="77777777" w:rsidTr="000047DE">
        <w:tc>
          <w:tcPr>
            <w:tcW w:w="564" w:type="dxa"/>
          </w:tcPr>
          <w:p w14:paraId="4E3428B6" w14:textId="22708766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2696" w:type="dxa"/>
            <w:gridSpan w:val="2"/>
          </w:tcPr>
          <w:p w14:paraId="420AA2F0" w14:textId="4A11105F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Гаязова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Гульнара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Рауисовна</w:t>
            </w:r>
            <w:proofErr w:type="spellEnd"/>
          </w:p>
        </w:tc>
        <w:tc>
          <w:tcPr>
            <w:tcW w:w="1843" w:type="dxa"/>
            <w:gridSpan w:val="4"/>
          </w:tcPr>
          <w:p w14:paraId="2D199C58" w14:textId="154EA6A9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5245" w:type="dxa"/>
            <w:gridSpan w:val="6"/>
          </w:tcPr>
          <w:p w14:paraId="4A8F9690" w14:textId="2B11695C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«Брусничка» </w:t>
            </w: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муниципального образования город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Губкинский</w:t>
            </w:r>
            <w:proofErr w:type="spellEnd"/>
          </w:p>
        </w:tc>
      </w:tr>
      <w:tr w:rsidR="003D4C49" w:rsidRPr="003D4C49" w14:paraId="519A8621" w14:textId="77777777" w:rsidTr="000047DE">
        <w:tc>
          <w:tcPr>
            <w:tcW w:w="564" w:type="dxa"/>
          </w:tcPr>
          <w:p w14:paraId="33CCE2A1" w14:textId="52071192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2696" w:type="dxa"/>
            <w:gridSpan w:val="2"/>
          </w:tcPr>
          <w:p w14:paraId="561F1C0B" w14:textId="5603A977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Бебкевич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Ольга Николаевна</w:t>
            </w:r>
          </w:p>
        </w:tc>
        <w:tc>
          <w:tcPr>
            <w:tcW w:w="1843" w:type="dxa"/>
            <w:gridSpan w:val="4"/>
          </w:tcPr>
          <w:p w14:paraId="0283BEDF" w14:textId="45BC29C8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5245" w:type="dxa"/>
            <w:gridSpan w:val="6"/>
          </w:tcPr>
          <w:p w14:paraId="133E2191" w14:textId="57973F6A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«Солнышко» </w:t>
            </w: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lastRenderedPageBreak/>
              <w:t xml:space="preserve">муниципального образования город </w:t>
            </w:r>
            <w:proofErr w:type="spellStart"/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Губкинский</w:t>
            </w:r>
            <w:proofErr w:type="spellEnd"/>
          </w:p>
        </w:tc>
      </w:tr>
      <w:tr w:rsidR="003D4C49" w:rsidRPr="003D4C49" w14:paraId="16000EA5" w14:textId="77777777" w:rsidTr="000047DE">
        <w:tc>
          <w:tcPr>
            <w:tcW w:w="564" w:type="dxa"/>
          </w:tcPr>
          <w:p w14:paraId="471B11BE" w14:textId="7439ECBF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9</w:t>
            </w:r>
          </w:p>
        </w:tc>
        <w:tc>
          <w:tcPr>
            <w:tcW w:w="2696" w:type="dxa"/>
            <w:gridSpan w:val="2"/>
          </w:tcPr>
          <w:p w14:paraId="7484785E" w14:textId="6068B992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Сизова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Светлана Петровна</w:t>
            </w:r>
          </w:p>
        </w:tc>
        <w:tc>
          <w:tcPr>
            <w:tcW w:w="1843" w:type="dxa"/>
            <w:gridSpan w:val="4"/>
          </w:tcPr>
          <w:p w14:paraId="190A9FE4" w14:textId="4D39D2CA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  <w:tc>
          <w:tcPr>
            <w:tcW w:w="5245" w:type="dxa"/>
            <w:gridSpan w:val="6"/>
          </w:tcPr>
          <w:p w14:paraId="47A4BD54" w14:textId="4F4B6E82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</w:tr>
      <w:tr w:rsidR="003D4C49" w:rsidRPr="003D4C49" w14:paraId="50135ED7" w14:textId="77777777" w:rsidTr="000047DE">
        <w:tc>
          <w:tcPr>
            <w:tcW w:w="564" w:type="dxa"/>
          </w:tcPr>
          <w:p w14:paraId="439739D6" w14:textId="6D3C4C00" w:rsidR="003D4C49" w:rsidRPr="003D4C49" w:rsidRDefault="003D4C49" w:rsidP="00A83160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2696" w:type="dxa"/>
            <w:gridSpan w:val="2"/>
          </w:tcPr>
          <w:p w14:paraId="1B92A993" w14:textId="7966874E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Шушарина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Анастасия Викторовна</w:t>
            </w:r>
          </w:p>
        </w:tc>
        <w:tc>
          <w:tcPr>
            <w:tcW w:w="1843" w:type="dxa"/>
            <w:gridSpan w:val="4"/>
          </w:tcPr>
          <w:p w14:paraId="64803648" w14:textId="6375A299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  <w:tc>
          <w:tcPr>
            <w:tcW w:w="5245" w:type="dxa"/>
            <w:gridSpan w:val="6"/>
          </w:tcPr>
          <w:p w14:paraId="25AF45BE" w14:textId="170961FA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бюджетное учреждение дополнительного образования «Детская школа искусств №2»</w:t>
            </w:r>
          </w:p>
        </w:tc>
      </w:tr>
      <w:tr w:rsidR="003D4C49" w:rsidRPr="003D4C49" w14:paraId="54F85545" w14:textId="77777777" w:rsidTr="00171DF9">
        <w:tc>
          <w:tcPr>
            <w:tcW w:w="10348" w:type="dxa"/>
            <w:gridSpan w:val="13"/>
          </w:tcPr>
          <w:p w14:paraId="725AA8F1" w14:textId="77777777" w:rsidR="003D4C49" w:rsidRPr="003D4C49" w:rsidRDefault="003D4C49" w:rsidP="00E8590D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1B102216" w14:textId="44379804" w:rsidR="003D4C49" w:rsidRPr="003D4C49" w:rsidRDefault="003D4C49" w:rsidP="006C58F1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Приуральский </w:t>
            </w: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район</w:t>
            </w:r>
          </w:p>
        </w:tc>
      </w:tr>
      <w:tr w:rsidR="003D4C49" w:rsidRPr="003D4C49" w14:paraId="5A2C4656" w14:textId="77777777" w:rsidTr="000047DE">
        <w:tc>
          <w:tcPr>
            <w:tcW w:w="564" w:type="dxa"/>
          </w:tcPr>
          <w:p w14:paraId="55EC2982" w14:textId="6B888129" w:rsidR="003D4C49" w:rsidRPr="003D4C49" w:rsidRDefault="003D4C49" w:rsidP="00010C15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974" w:type="dxa"/>
            <w:gridSpan w:val="5"/>
          </w:tcPr>
          <w:p w14:paraId="60013A37" w14:textId="0F489A57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Христич Ольга Леонидовна</w:t>
            </w:r>
          </w:p>
        </w:tc>
        <w:tc>
          <w:tcPr>
            <w:tcW w:w="2410" w:type="dxa"/>
            <w:gridSpan w:val="6"/>
          </w:tcPr>
          <w:p w14:paraId="2A232F97" w14:textId="6F55C22F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0" w:type="dxa"/>
          </w:tcPr>
          <w:p w14:paraId="22E58501" w14:textId="48078953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Школа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.Б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елоярск</w:t>
            </w:r>
            <w:proofErr w:type="spellEnd"/>
          </w:p>
        </w:tc>
      </w:tr>
      <w:tr w:rsidR="003D4C49" w:rsidRPr="003D4C49" w14:paraId="66058721" w14:textId="77777777" w:rsidTr="000047DE">
        <w:tc>
          <w:tcPr>
            <w:tcW w:w="564" w:type="dxa"/>
          </w:tcPr>
          <w:p w14:paraId="37853C26" w14:textId="6ECFEB3E" w:rsidR="003D4C49" w:rsidRPr="003D4C49" w:rsidRDefault="003D4C49" w:rsidP="00010C15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974" w:type="dxa"/>
            <w:gridSpan w:val="5"/>
          </w:tcPr>
          <w:p w14:paraId="0D6144EA" w14:textId="642BFF8E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Штепа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Елена Георгиевна</w:t>
            </w:r>
          </w:p>
        </w:tc>
        <w:tc>
          <w:tcPr>
            <w:tcW w:w="2410" w:type="dxa"/>
            <w:gridSpan w:val="6"/>
          </w:tcPr>
          <w:p w14:paraId="679D86F1" w14:textId="06F7D297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400" w:type="dxa"/>
          </w:tcPr>
          <w:p w14:paraId="214EC5C3" w14:textId="3DB5141D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«Улыбка» </w:t>
            </w:r>
            <w:proofErr w:type="spellStart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п.г.т</w:t>
            </w:r>
            <w:proofErr w:type="gramStart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.Х</w:t>
            </w:r>
            <w:proofErr w:type="gramEnd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арп</w:t>
            </w:r>
            <w:proofErr w:type="spellEnd"/>
          </w:p>
        </w:tc>
      </w:tr>
      <w:tr w:rsidR="003D4C49" w:rsidRPr="003D4C49" w14:paraId="7ED7168D" w14:textId="77777777" w:rsidTr="000047DE">
        <w:tc>
          <w:tcPr>
            <w:tcW w:w="564" w:type="dxa"/>
          </w:tcPr>
          <w:p w14:paraId="22DAC020" w14:textId="39809233" w:rsidR="003D4C49" w:rsidRPr="003D4C49" w:rsidRDefault="003D4C49" w:rsidP="00010C15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974" w:type="dxa"/>
            <w:gridSpan w:val="5"/>
          </w:tcPr>
          <w:p w14:paraId="3D0950A2" w14:textId="52B16CCA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Бушмакина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Елена Викторовна</w:t>
            </w:r>
          </w:p>
        </w:tc>
        <w:tc>
          <w:tcPr>
            <w:tcW w:w="2410" w:type="dxa"/>
            <w:gridSpan w:val="6"/>
          </w:tcPr>
          <w:p w14:paraId="29673BDB" w14:textId="7BA7700C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учитель-логопед</w:t>
            </w:r>
          </w:p>
        </w:tc>
        <w:tc>
          <w:tcPr>
            <w:tcW w:w="4400" w:type="dxa"/>
          </w:tcPr>
          <w:p w14:paraId="787014B3" w14:textId="7FC7344B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«Улыбка»</w:t>
            </w:r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п.г.т</w:t>
            </w:r>
            <w:proofErr w:type="gramStart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.Х</w:t>
            </w:r>
            <w:proofErr w:type="gramEnd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арп</w:t>
            </w:r>
            <w:proofErr w:type="spellEnd"/>
          </w:p>
        </w:tc>
      </w:tr>
      <w:tr w:rsidR="003D4C49" w:rsidRPr="003D4C49" w14:paraId="20CD9FD1" w14:textId="77777777" w:rsidTr="000047DE">
        <w:tc>
          <w:tcPr>
            <w:tcW w:w="564" w:type="dxa"/>
          </w:tcPr>
          <w:p w14:paraId="5FE60B16" w14:textId="14757EEE" w:rsidR="003D4C49" w:rsidRPr="003D4C49" w:rsidRDefault="003D4C49" w:rsidP="00010C15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974" w:type="dxa"/>
            <w:gridSpan w:val="5"/>
          </w:tcPr>
          <w:p w14:paraId="17442655" w14:textId="67923F3B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Вагина Татьяна Михайловна</w:t>
            </w:r>
          </w:p>
        </w:tc>
        <w:tc>
          <w:tcPr>
            <w:tcW w:w="2410" w:type="dxa"/>
            <w:gridSpan w:val="6"/>
          </w:tcPr>
          <w:p w14:paraId="2C7F4E77" w14:textId="7090A414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0" w:type="dxa"/>
          </w:tcPr>
          <w:p w14:paraId="2AF1FEED" w14:textId="7F89B399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«Улыбка» </w:t>
            </w:r>
            <w:proofErr w:type="spellStart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п.г.т</w:t>
            </w:r>
            <w:proofErr w:type="gramStart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.Х</w:t>
            </w:r>
            <w:proofErr w:type="gramEnd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арп</w:t>
            </w:r>
            <w:proofErr w:type="spellEnd"/>
          </w:p>
        </w:tc>
      </w:tr>
      <w:tr w:rsidR="003D4C49" w:rsidRPr="003D4C49" w14:paraId="7820A870" w14:textId="77777777" w:rsidTr="000047DE">
        <w:tc>
          <w:tcPr>
            <w:tcW w:w="564" w:type="dxa"/>
          </w:tcPr>
          <w:p w14:paraId="281368A5" w14:textId="7A93201D" w:rsidR="003D4C49" w:rsidRPr="003D4C49" w:rsidRDefault="003D4C49" w:rsidP="00010C15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974" w:type="dxa"/>
            <w:gridSpan w:val="5"/>
          </w:tcPr>
          <w:p w14:paraId="0BA23EF0" w14:textId="5713ECD7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Иванова Татьяна Александровна</w:t>
            </w:r>
          </w:p>
        </w:tc>
        <w:tc>
          <w:tcPr>
            <w:tcW w:w="2410" w:type="dxa"/>
            <w:gridSpan w:val="6"/>
          </w:tcPr>
          <w:p w14:paraId="6A552B1E" w14:textId="3271CBB3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музыкальный руководитель</w:t>
            </w:r>
          </w:p>
        </w:tc>
        <w:tc>
          <w:tcPr>
            <w:tcW w:w="4400" w:type="dxa"/>
          </w:tcPr>
          <w:p w14:paraId="60640500" w14:textId="25CA3345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«Улыбка» </w:t>
            </w:r>
            <w:proofErr w:type="spellStart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п.г.т</w:t>
            </w:r>
            <w:proofErr w:type="gramStart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.Х</w:t>
            </w:r>
            <w:proofErr w:type="gramEnd"/>
            <w:r w:rsidRPr="003D4C4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арп</w:t>
            </w:r>
            <w:proofErr w:type="spellEnd"/>
          </w:p>
        </w:tc>
      </w:tr>
      <w:tr w:rsidR="003D4C49" w:rsidRPr="003D4C49" w14:paraId="1F5F5132" w14:textId="77777777" w:rsidTr="000047DE">
        <w:tc>
          <w:tcPr>
            <w:tcW w:w="564" w:type="dxa"/>
          </w:tcPr>
          <w:p w14:paraId="7C654A53" w14:textId="26BABDBD" w:rsidR="003D4C49" w:rsidRPr="003D4C49" w:rsidRDefault="003D4C49" w:rsidP="00010C15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2974" w:type="dxa"/>
            <w:gridSpan w:val="5"/>
          </w:tcPr>
          <w:p w14:paraId="54E15B32" w14:textId="2E475DB2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Баркова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Наталья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Аликеевна</w:t>
            </w:r>
            <w:proofErr w:type="spellEnd"/>
          </w:p>
        </w:tc>
        <w:tc>
          <w:tcPr>
            <w:tcW w:w="2410" w:type="dxa"/>
            <w:gridSpan w:val="6"/>
          </w:tcPr>
          <w:p w14:paraId="64746F8B" w14:textId="02E24611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0" w:type="dxa"/>
          </w:tcPr>
          <w:p w14:paraId="61E8144A" w14:textId="3DA6A9D5" w:rsidR="003D4C49" w:rsidRPr="003D4C49" w:rsidRDefault="003D4C49" w:rsidP="00C73103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«Начальная школа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proofErr w:type="gram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.Г</w:t>
            </w:r>
            <w:proofErr w:type="gram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орнокнязевск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381E0437" w14:textId="77777777" w:rsidTr="004444DE">
        <w:tc>
          <w:tcPr>
            <w:tcW w:w="10348" w:type="dxa"/>
            <w:gridSpan w:val="13"/>
          </w:tcPr>
          <w:p w14:paraId="6F933C50" w14:textId="77777777" w:rsidR="003D4C49" w:rsidRPr="003D4C49" w:rsidRDefault="003D4C49" w:rsidP="00860146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</w:p>
          <w:p w14:paraId="7E7DB88D" w14:textId="7FA3C02C" w:rsidR="003D4C49" w:rsidRPr="003D4C49" w:rsidRDefault="003D4C49" w:rsidP="00860146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>Красноселькупский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 xml:space="preserve"> район</w:t>
            </w:r>
          </w:p>
        </w:tc>
      </w:tr>
      <w:tr w:rsidR="003D4C49" w:rsidRPr="003D4C49" w14:paraId="26113898" w14:textId="77777777" w:rsidTr="000047DE">
        <w:tc>
          <w:tcPr>
            <w:tcW w:w="564" w:type="dxa"/>
          </w:tcPr>
          <w:p w14:paraId="729489B8" w14:textId="77777777" w:rsidR="003D4C49" w:rsidRPr="003D4C49" w:rsidRDefault="003D4C49" w:rsidP="006E6CD2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974" w:type="dxa"/>
            <w:gridSpan w:val="5"/>
          </w:tcPr>
          <w:p w14:paraId="47744C95" w14:textId="29C2EB24" w:rsidR="003D4C49" w:rsidRPr="003D4C49" w:rsidRDefault="003D4C49" w:rsidP="00CB47A0">
            <w:pPr>
              <w:pStyle w:val="ab"/>
              <w:ind w:left="0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Вензина</w:t>
            </w:r>
            <w:proofErr w:type="spellEnd"/>
            <w:r w:rsidRPr="003D4C49">
              <w:rPr>
                <w:rFonts w:ascii="PT Astra Serif" w:hAnsi="PT Astra Serif"/>
                <w:sz w:val="26"/>
                <w:szCs w:val="26"/>
              </w:rPr>
              <w:t xml:space="preserve"> Любовь Дмитриевна</w:t>
            </w:r>
          </w:p>
        </w:tc>
        <w:tc>
          <w:tcPr>
            <w:tcW w:w="2410" w:type="dxa"/>
            <w:gridSpan w:val="6"/>
          </w:tcPr>
          <w:p w14:paraId="53AAC9F8" w14:textId="0FCBA0CD" w:rsidR="003D4C49" w:rsidRPr="003D4C49" w:rsidRDefault="003D4C49" w:rsidP="00CB47A0">
            <w:pPr>
              <w:pStyle w:val="ab"/>
              <w:ind w:left="0"/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400" w:type="dxa"/>
          </w:tcPr>
          <w:p w14:paraId="5A1300C4" w14:textId="67216FCE" w:rsidR="003D4C49" w:rsidRPr="003D4C49" w:rsidRDefault="003D4C49" w:rsidP="00CB47A0">
            <w:pPr>
              <w:pStyle w:val="ab"/>
              <w:ind w:left="0"/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дошкольное образовательное учреждение детский сад «Березка»</w:t>
            </w:r>
          </w:p>
        </w:tc>
      </w:tr>
      <w:tr w:rsidR="003D4C49" w:rsidRPr="003D4C49" w14:paraId="0D8CB0CB" w14:textId="77777777" w:rsidTr="000047DE">
        <w:tc>
          <w:tcPr>
            <w:tcW w:w="564" w:type="dxa"/>
          </w:tcPr>
          <w:p w14:paraId="7DB4ED71" w14:textId="77777777" w:rsidR="003D4C49" w:rsidRPr="003D4C49" w:rsidRDefault="003D4C49" w:rsidP="006E6CD2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974" w:type="dxa"/>
            <w:gridSpan w:val="5"/>
          </w:tcPr>
          <w:p w14:paraId="2105FA2B" w14:textId="600BB6DB" w:rsidR="003D4C49" w:rsidRPr="003D4C49" w:rsidRDefault="003D4C49" w:rsidP="00CB47A0">
            <w:pPr>
              <w:pStyle w:val="ab"/>
              <w:ind w:left="0"/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/>
                <w:sz w:val="26"/>
                <w:szCs w:val="26"/>
              </w:rPr>
              <w:t>Вельмова</w:t>
            </w:r>
            <w:proofErr w:type="spellEnd"/>
            <w:r w:rsidRPr="003D4C49">
              <w:rPr>
                <w:rFonts w:ascii="PT Astra Serif" w:hAnsi="PT Astra Serif"/>
                <w:sz w:val="26"/>
                <w:szCs w:val="26"/>
              </w:rPr>
              <w:t xml:space="preserve"> Светлана Петровна</w:t>
            </w:r>
          </w:p>
        </w:tc>
        <w:tc>
          <w:tcPr>
            <w:tcW w:w="2410" w:type="dxa"/>
            <w:gridSpan w:val="6"/>
          </w:tcPr>
          <w:p w14:paraId="7D5B0FAB" w14:textId="0A8E7BC9" w:rsidR="003D4C49" w:rsidRPr="003D4C49" w:rsidRDefault="003D4C49" w:rsidP="00CB47A0">
            <w:pPr>
              <w:pStyle w:val="ab"/>
              <w:ind w:left="0"/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педагог-психолог</w:t>
            </w:r>
          </w:p>
        </w:tc>
        <w:tc>
          <w:tcPr>
            <w:tcW w:w="4400" w:type="dxa"/>
          </w:tcPr>
          <w:p w14:paraId="29752156" w14:textId="746B70E6" w:rsidR="003D4C49" w:rsidRPr="003D4C49" w:rsidRDefault="003D4C49" w:rsidP="00CB47A0">
            <w:pPr>
              <w:pStyle w:val="ab"/>
              <w:ind w:left="0"/>
              <w:rPr>
                <w:rFonts w:ascii="PT Astra Serif" w:hAnsi="PT Astra Serif"/>
                <w:sz w:val="26"/>
                <w:szCs w:val="26"/>
              </w:rPr>
            </w:pPr>
            <w:r w:rsidRPr="003D4C49">
              <w:rPr>
                <w:rFonts w:ascii="PT Astra Serif" w:hAnsi="PT Astra Serif"/>
                <w:sz w:val="26"/>
                <w:szCs w:val="26"/>
              </w:rPr>
              <w:t>муниципальное дошкольное образовательное учреждение детский сад «Буратино»</w:t>
            </w:r>
          </w:p>
        </w:tc>
      </w:tr>
      <w:tr w:rsidR="003D4C49" w:rsidRPr="003D4C49" w14:paraId="25C807DF" w14:textId="77777777" w:rsidTr="0067315B">
        <w:tc>
          <w:tcPr>
            <w:tcW w:w="10348" w:type="dxa"/>
            <w:gridSpan w:val="13"/>
          </w:tcPr>
          <w:p w14:paraId="6FD029BC" w14:textId="77777777" w:rsidR="003D4C49" w:rsidRPr="003D4C49" w:rsidRDefault="003D4C49" w:rsidP="00B02D23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1FDE1493" w14:textId="2B693D61" w:rsidR="003D4C49" w:rsidRPr="003D4C49" w:rsidRDefault="003D4C49" w:rsidP="00B02D23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Тазовский район</w:t>
            </w:r>
          </w:p>
        </w:tc>
      </w:tr>
      <w:tr w:rsidR="003D4C49" w:rsidRPr="003D4C49" w14:paraId="4413AEB3" w14:textId="77777777" w:rsidTr="000047DE">
        <w:tc>
          <w:tcPr>
            <w:tcW w:w="564" w:type="dxa"/>
          </w:tcPr>
          <w:p w14:paraId="05E2BFE5" w14:textId="477E70BE" w:rsidR="003D4C49" w:rsidRPr="003D4C49" w:rsidRDefault="003D4C49" w:rsidP="006E6CD2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</w:p>
        </w:tc>
        <w:tc>
          <w:tcPr>
            <w:tcW w:w="2974" w:type="dxa"/>
            <w:gridSpan w:val="5"/>
          </w:tcPr>
          <w:p w14:paraId="66E86B69" w14:textId="6E157EBA" w:rsidR="003D4C49" w:rsidRPr="003D4C49" w:rsidRDefault="003D4C49" w:rsidP="001B4C42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Барзул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Валентина Михайловна</w:t>
            </w:r>
          </w:p>
        </w:tc>
        <w:tc>
          <w:tcPr>
            <w:tcW w:w="2410" w:type="dxa"/>
            <w:gridSpan w:val="6"/>
          </w:tcPr>
          <w:p w14:paraId="7D6D9653" w14:textId="1CEC595D" w:rsidR="003D4C49" w:rsidRPr="003D4C49" w:rsidRDefault="003D4C49" w:rsidP="001B4C42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инструктор по физической культуре</w:t>
            </w:r>
          </w:p>
        </w:tc>
        <w:tc>
          <w:tcPr>
            <w:tcW w:w="4400" w:type="dxa"/>
          </w:tcPr>
          <w:p w14:paraId="048D8428" w14:textId="0629D918" w:rsidR="003D4C49" w:rsidRPr="003D4C49" w:rsidRDefault="003D4C49" w:rsidP="001B4C42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 образовательное учреждение детский сад «Солнышко»</w:t>
            </w:r>
          </w:p>
        </w:tc>
      </w:tr>
      <w:tr w:rsidR="003D4C49" w:rsidRPr="003D4C49" w14:paraId="1578675C" w14:textId="77777777" w:rsidTr="004444DE">
        <w:tc>
          <w:tcPr>
            <w:tcW w:w="10348" w:type="dxa"/>
            <w:gridSpan w:val="13"/>
          </w:tcPr>
          <w:p w14:paraId="20D6DB14" w14:textId="77777777" w:rsidR="003D4C49" w:rsidRPr="003D4C49" w:rsidRDefault="003D4C49" w:rsidP="004444DE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6D9F5B24" w14:textId="536EC6FB" w:rsidR="003D4C49" w:rsidRPr="003D4C49" w:rsidRDefault="003D4C49" w:rsidP="004444DE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Шурышкарский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район</w:t>
            </w:r>
          </w:p>
        </w:tc>
      </w:tr>
      <w:tr w:rsidR="003D4C49" w:rsidRPr="003D4C49" w14:paraId="3FE0D7F7" w14:textId="77777777" w:rsidTr="000047DE">
        <w:tc>
          <w:tcPr>
            <w:tcW w:w="564" w:type="dxa"/>
          </w:tcPr>
          <w:p w14:paraId="5C8F5A83" w14:textId="50E2B0B9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2856" w14:textId="57BEEDA5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Кноп Татьяна Анатольевна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2F6D" w14:textId="52AFB732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4DAF" w14:textId="3A13D45A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муниципальное общеобразовательное учреждение «Социокультурный центр» с. </w:t>
            </w: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Лопхари</w:t>
            </w:r>
            <w:proofErr w:type="spellEnd"/>
          </w:p>
        </w:tc>
      </w:tr>
      <w:tr w:rsidR="003D4C49" w:rsidRPr="003D4C49" w14:paraId="1AD6573F" w14:textId="77777777" w:rsidTr="000047DE">
        <w:tc>
          <w:tcPr>
            <w:tcW w:w="564" w:type="dxa"/>
          </w:tcPr>
          <w:p w14:paraId="08E6D829" w14:textId="30168C2A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0E99" w14:textId="55BE536C" w:rsidR="003D4C49" w:rsidRPr="003D4C49" w:rsidRDefault="003D4C49" w:rsidP="00835CFC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Лонгортова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Мавра </w:t>
            </w:r>
            <w:r w:rsidRPr="003D4C4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Ильинична</w:t>
            </w:r>
          </w:p>
          <w:p w14:paraId="1AFF4535" w14:textId="170A27D9" w:rsidR="003D4C49" w:rsidRPr="003D4C49" w:rsidRDefault="003D4C49" w:rsidP="00835CFC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D174" w14:textId="3482919D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учитель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28C2" w14:textId="2699C645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муниципальное бюджетное </w:t>
            </w: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общеобразовательное учреждение «</w:t>
            </w: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Овгортская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школа-интернат среднего общего образования»</w:t>
            </w:r>
          </w:p>
        </w:tc>
      </w:tr>
      <w:tr w:rsidR="003D4C49" w:rsidRPr="003D4C49" w14:paraId="09FE4FC5" w14:textId="77777777" w:rsidTr="000047DE">
        <w:tc>
          <w:tcPr>
            <w:tcW w:w="564" w:type="dxa"/>
          </w:tcPr>
          <w:p w14:paraId="1861B84C" w14:textId="23D22AE9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3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F839" w14:textId="74581E27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Рочева Екатерина Аркадьевна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A0E4" w14:textId="7389BD3E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F9D0" w14:textId="062DF621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Овгортская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школа-интернат среднего общего образования»</w:t>
            </w:r>
          </w:p>
        </w:tc>
      </w:tr>
      <w:tr w:rsidR="003D4C49" w:rsidRPr="003D4C49" w14:paraId="7330C675" w14:textId="77777777" w:rsidTr="000047DE">
        <w:tc>
          <w:tcPr>
            <w:tcW w:w="564" w:type="dxa"/>
          </w:tcPr>
          <w:p w14:paraId="6D8E3498" w14:textId="2F6EAD8D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946C" w14:textId="2C47F42E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Садкова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Елена Геннадьевна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A79D" w14:textId="5F6F5848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музыкальный руководитель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E43D" w14:textId="4D9ABE9D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образовательное учреждение «</w:t>
            </w: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Питлярская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средняя общеобразовательная школа «Образовательный центр»</w:t>
            </w:r>
          </w:p>
        </w:tc>
      </w:tr>
      <w:tr w:rsidR="003D4C49" w:rsidRPr="003D4C49" w14:paraId="195EDD8E" w14:textId="77777777" w:rsidTr="000047DE">
        <w:tc>
          <w:tcPr>
            <w:tcW w:w="564" w:type="dxa"/>
          </w:tcPr>
          <w:p w14:paraId="77400E2B" w14:textId="060F1518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9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796F" w14:textId="0DF5EF5C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Смычагина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Любовь Васильевна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943B" w14:textId="2EEC62DB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6D7B" w14:textId="3D993B82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Горковская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средняя общеобразовательная школа»</w:t>
            </w:r>
          </w:p>
        </w:tc>
      </w:tr>
      <w:tr w:rsidR="003D4C49" w:rsidRPr="003D4C49" w14:paraId="15F7FBBD" w14:textId="77777777" w:rsidTr="00B3679E">
        <w:tc>
          <w:tcPr>
            <w:tcW w:w="10348" w:type="dxa"/>
            <w:gridSpan w:val="13"/>
          </w:tcPr>
          <w:p w14:paraId="2FC9EAB6" w14:textId="77777777" w:rsidR="003D4C49" w:rsidRPr="003D4C49" w:rsidRDefault="003D4C49" w:rsidP="00B3679E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703E02A2" w14:textId="76DEFF18" w:rsidR="003D4C49" w:rsidRPr="003D4C49" w:rsidRDefault="003D4C49" w:rsidP="00B3679E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Ямальский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район</w:t>
            </w:r>
          </w:p>
        </w:tc>
      </w:tr>
      <w:tr w:rsidR="003D4C49" w:rsidRPr="003D4C49" w14:paraId="636B37B8" w14:textId="77777777" w:rsidTr="000047DE">
        <w:tc>
          <w:tcPr>
            <w:tcW w:w="564" w:type="dxa"/>
          </w:tcPr>
          <w:p w14:paraId="658130F0" w14:textId="77777777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974" w:type="dxa"/>
            <w:gridSpan w:val="5"/>
          </w:tcPr>
          <w:p w14:paraId="2137F27B" w14:textId="7B50AECB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Бочаров Евгений Владимирович</w:t>
            </w:r>
          </w:p>
        </w:tc>
        <w:tc>
          <w:tcPr>
            <w:tcW w:w="2410" w:type="dxa"/>
            <w:gridSpan w:val="6"/>
          </w:tcPr>
          <w:p w14:paraId="7A5E11ED" w14:textId="5F352C2B" w:rsidR="003D4C49" w:rsidRPr="003D4C49" w:rsidRDefault="003D4C49" w:rsidP="006E7BB4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</w:tcPr>
          <w:p w14:paraId="05E2A89D" w14:textId="1ED04E3C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Ямальская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школа-интернат имени Василия Давыдова»</w:t>
            </w:r>
          </w:p>
        </w:tc>
      </w:tr>
      <w:tr w:rsidR="003D4C49" w:rsidRPr="003D4C49" w14:paraId="6B0519C1" w14:textId="77777777" w:rsidTr="000047DE">
        <w:tc>
          <w:tcPr>
            <w:tcW w:w="564" w:type="dxa"/>
          </w:tcPr>
          <w:p w14:paraId="23457FE3" w14:textId="77777777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974" w:type="dxa"/>
            <w:gridSpan w:val="5"/>
          </w:tcPr>
          <w:p w14:paraId="3C47EC79" w14:textId="38562578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Гилёва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Ольга Сергеевна</w:t>
            </w:r>
          </w:p>
        </w:tc>
        <w:tc>
          <w:tcPr>
            <w:tcW w:w="2410" w:type="dxa"/>
            <w:gridSpan w:val="6"/>
          </w:tcPr>
          <w:p w14:paraId="2E47C2F6" w14:textId="4038D44C" w:rsidR="003D4C49" w:rsidRPr="003D4C49" w:rsidRDefault="003D4C49" w:rsidP="006E7BB4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</w:tcPr>
          <w:p w14:paraId="120F2B84" w14:textId="78D1A2C5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Ямальская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школа-интернат имени Василия Давыдова»</w:t>
            </w:r>
          </w:p>
        </w:tc>
      </w:tr>
      <w:tr w:rsidR="003D4C49" w:rsidRPr="003D4C49" w14:paraId="0CF62AE4" w14:textId="77777777" w:rsidTr="000047DE">
        <w:tc>
          <w:tcPr>
            <w:tcW w:w="564" w:type="dxa"/>
          </w:tcPr>
          <w:p w14:paraId="3DB9E0CC" w14:textId="77777777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974" w:type="dxa"/>
            <w:gridSpan w:val="5"/>
          </w:tcPr>
          <w:p w14:paraId="1EF1CA4D" w14:textId="1D5E51AF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Ильиных Лариса Федоровна</w:t>
            </w:r>
          </w:p>
        </w:tc>
        <w:tc>
          <w:tcPr>
            <w:tcW w:w="2410" w:type="dxa"/>
            <w:gridSpan w:val="6"/>
          </w:tcPr>
          <w:p w14:paraId="3CEABDCB" w14:textId="15EC4F2E" w:rsidR="003D4C49" w:rsidRPr="003D4C49" w:rsidRDefault="003D4C49" w:rsidP="006E7BB4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</w:tcPr>
          <w:p w14:paraId="147FFC13" w14:textId="62EA4BF9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Новопортовская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школа-интернат имени Л.В.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Лапцуя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3D4C49" w:rsidRPr="003D4C49" w14:paraId="00D9BC6F" w14:textId="77777777" w:rsidTr="000047DE">
        <w:tc>
          <w:tcPr>
            <w:tcW w:w="564" w:type="dxa"/>
          </w:tcPr>
          <w:p w14:paraId="19F82879" w14:textId="4A5A4B97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974" w:type="dxa"/>
            <w:gridSpan w:val="5"/>
          </w:tcPr>
          <w:p w14:paraId="60356B4B" w14:textId="51718638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Малышева Анна Эдуардовна</w:t>
            </w:r>
          </w:p>
        </w:tc>
        <w:tc>
          <w:tcPr>
            <w:tcW w:w="2410" w:type="dxa"/>
            <w:gridSpan w:val="6"/>
          </w:tcPr>
          <w:p w14:paraId="7C620511" w14:textId="501739A3" w:rsidR="003D4C49" w:rsidRPr="003D4C49" w:rsidRDefault="003D4C49" w:rsidP="006E7BB4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</w:tcPr>
          <w:p w14:paraId="576961CC" w14:textId="13E78A13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Сеяхинская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школа-интернат»</w:t>
            </w:r>
          </w:p>
        </w:tc>
      </w:tr>
      <w:tr w:rsidR="003D4C49" w:rsidRPr="003D4C49" w14:paraId="22930A30" w14:textId="77777777" w:rsidTr="000047DE">
        <w:tc>
          <w:tcPr>
            <w:tcW w:w="564" w:type="dxa"/>
          </w:tcPr>
          <w:p w14:paraId="42A9DED7" w14:textId="0512B175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974" w:type="dxa"/>
            <w:gridSpan w:val="5"/>
          </w:tcPr>
          <w:p w14:paraId="09D6AEA8" w14:textId="5A5C985A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Резвин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Евгений Николаевич</w:t>
            </w:r>
          </w:p>
        </w:tc>
        <w:tc>
          <w:tcPr>
            <w:tcW w:w="2410" w:type="dxa"/>
            <w:gridSpan w:val="6"/>
          </w:tcPr>
          <w:p w14:paraId="0BF720A0" w14:textId="260B0978" w:rsidR="003D4C49" w:rsidRPr="003D4C49" w:rsidRDefault="003D4C49" w:rsidP="006E7BB4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</w:tcPr>
          <w:p w14:paraId="22AB5971" w14:textId="14872241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Сеяхинская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школа-интернат»</w:t>
            </w:r>
          </w:p>
        </w:tc>
      </w:tr>
      <w:tr w:rsidR="003D4C49" w:rsidRPr="003D4C49" w14:paraId="5E9F33BE" w14:textId="77777777" w:rsidTr="000047DE">
        <w:tc>
          <w:tcPr>
            <w:tcW w:w="564" w:type="dxa"/>
          </w:tcPr>
          <w:p w14:paraId="02EC08C0" w14:textId="392E8190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2974" w:type="dxa"/>
            <w:gridSpan w:val="5"/>
          </w:tcPr>
          <w:p w14:paraId="34185EE7" w14:textId="1F39CC4A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Салихова </w:t>
            </w: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Гульсина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Динафовна</w:t>
            </w:r>
            <w:proofErr w:type="spellEnd"/>
          </w:p>
        </w:tc>
        <w:tc>
          <w:tcPr>
            <w:tcW w:w="2410" w:type="dxa"/>
            <w:gridSpan w:val="6"/>
          </w:tcPr>
          <w:p w14:paraId="25FDA3C1" w14:textId="1076FF9D" w:rsidR="003D4C49" w:rsidRPr="003D4C49" w:rsidRDefault="003D4C49" w:rsidP="006E7BB4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</w:tcPr>
          <w:p w14:paraId="0E7FF9CF" w14:textId="62B49B2E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казенное общеобразовательное учреждение «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Панаевская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школа-интернат»</w:t>
            </w:r>
          </w:p>
        </w:tc>
      </w:tr>
      <w:tr w:rsidR="003D4C49" w:rsidRPr="003D4C49" w14:paraId="0480E83F" w14:textId="77777777" w:rsidTr="000047DE">
        <w:tc>
          <w:tcPr>
            <w:tcW w:w="564" w:type="dxa"/>
          </w:tcPr>
          <w:p w14:paraId="580F0811" w14:textId="482D43A9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2974" w:type="dxa"/>
            <w:gridSpan w:val="5"/>
          </w:tcPr>
          <w:p w14:paraId="53B55069" w14:textId="18D5E881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>Янеева</w:t>
            </w:r>
            <w:proofErr w:type="spellEnd"/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Людмила Георгиевна</w:t>
            </w:r>
          </w:p>
        </w:tc>
        <w:tc>
          <w:tcPr>
            <w:tcW w:w="2410" w:type="dxa"/>
            <w:gridSpan w:val="6"/>
          </w:tcPr>
          <w:p w14:paraId="6DDABCFC" w14:textId="61456A43" w:rsidR="003D4C49" w:rsidRPr="003D4C49" w:rsidRDefault="003D4C49" w:rsidP="006E7BB4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0" w:type="dxa"/>
          </w:tcPr>
          <w:p w14:paraId="7B90FE83" w14:textId="3F0A7E88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муниципальное казенное общеобразовательное учреждение «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Мыскаменская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школа-интернат»</w:t>
            </w:r>
          </w:p>
        </w:tc>
      </w:tr>
      <w:tr w:rsidR="003D4C49" w:rsidRPr="003D4C49" w14:paraId="2C9BDF94" w14:textId="77777777" w:rsidTr="00842F24">
        <w:tc>
          <w:tcPr>
            <w:tcW w:w="10348" w:type="dxa"/>
            <w:gridSpan w:val="13"/>
          </w:tcPr>
          <w:p w14:paraId="5AD812F7" w14:textId="77777777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2E5C7907" w14:textId="50624B48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Государственное бюджетное  профессиональное образовательное учреждение Ямало-Ненецкого автономного округа «</w:t>
            </w:r>
            <w:proofErr w:type="spellStart"/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Ямал</w:t>
            </w: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ьский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многопрофильный колледж»</w:t>
            </w:r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3D4C49" w:rsidRPr="003D4C49" w14:paraId="0148D43F" w14:textId="77777777" w:rsidTr="000047DE">
        <w:tc>
          <w:tcPr>
            <w:tcW w:w="564" w:type="dxa"/>
          </w:tcPr>
          <w:p w14:paraId="72DD0907" w14:textId="77777777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101" w:type="dxa"/>
            <w:gridSpan w:val="10"/>
          </w:tcPr>
          <w:p w14:paraId="24B050B3" w14:textId="22306964" w:rsidR="003D4C49" w:rsidRPr="003D4C49" w:rsidRDefault="003D4C49" w:rsidP="00B3679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Бекина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Светлана Александровна</w:t>
            </w:r>
          </w:p>
        </w:tc>
        <w:tc>
          <w:tcPr>
            <w:tcW w:w="4683" w:type="dxa"/>
            <w:gridSpan w:val="2"/>
          </w:tcPr>
          <w:p w14:paraId="1B149FF2" w14:textId="337649AF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3D4C49" w:rsidRPr="003D4C49" w14:paraId="3EACC0DB" w14:textId="77777777" w:rsidTr="000047DE">
        <w:tc>
          <w:tcPr>
            <w:tcW w:w="564" w:type="dxa"/>
          </w:tcPr>
          <w:p w14:paraId="62031361" w14:textId="77777777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101" w:type="dxa"/>
            <w:gridSpan w:val="10"/>
          </w:tcPr>
          <w:p w14:paraId="2B0B6DAC" w14:textId="3647E12B" w:rsidR="003D4C49" w:rsidRPr="003D4C49" w:rsidRDefault="003D4C49" w:rsidP="00B3679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  <w:lang w:val="en-US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Викулова Вера Васильевна</w:t>
            </w:r>
          </w:p>
        </w:tc>
        <w:tc>
          <w:tcPr>
            <w:tcW w:w="4683" w:type="dxa"/>
            <w:gridSpan w:val="2"/>
          </w:tcPr>
          <w:p w14:paraId="707B20F8" w14:textId="5BF59497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3D4C49" w:rsidRPr="003D4C49" w14:paraId="7DA0217B" w14:textId="77777777" w:rsidTr="000047DE">
        <w:tc>
          <w:tcPr>
            <w:tcW w:w="564" w:type="dxa"/>
          </w:tcPr>
          <w:p w14:paraId="1BCD7CD7" w14:textId="033170AF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5101" w:type="dxa"/>
            <w:gridSpan w:val="10"/>
          </w:tcPr>
          <w:p w14:paraId="353B11E2" w14:textId="7E95FF2A" w:rsidR="003D4C49" w:rsidRPr="003D4C49" w:rsidRDefault="003D4C49" w:rsidP="00B3679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  <w:lang w:val="en-US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Гучко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Ирина Владимировна</w:t>
            </w:r>
          </w:p>
        </w:tc>
        <w:tc>
          <w:tcPr>
            <w:tcW w:w="4683" w:type="dxa"/>
            <w:gridSpan w:val="2"/>
          </w:tcPr>
          <w:p w14:paraId="3629D369" w14:textId="715492E8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3D4C49" w:rsidRPr="003D4C49" w14:paraId="544360B2" w14:textId="77777777" w:rsidTr="000047DE">
        <w:tc>
          <w:tcPr>
            <w:tcW w:w="564" w:type="dxa"/>
          </w:tcPr>
          <w:p w14:paraId="1919C083" w14:textId="1ABCACF0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5101" w:type="dxa"/>
            <w:gridSpan w:val="10"/>
          </w:tcPr>
          <w:p w14:paraId="0BFB1FB5" w14:textId="5B6AF893" w:rsidR="003D4C49" w:rsidRPr="003D4C49" w:rsidRDefault="003D4C49" w:rsidP="00B3679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  <w:lang w:val="en-US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Кучеряну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Наталья Владимировна</w:t>
            </w:r>
          </w:p>
        </w:tc>
        <w:tc>
          <w:tcPr>
            <w:tcW w:w="4683" w:type="dxa"/>
            <w:gridSpan w:val="2"/>
          </w:tcPr>
          <w:p w14:paraId="3BFC2C7C" w14:textId="5494C2B8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3D4C49" w:rsidRPr="003D4C49" w14:paraId="4A8CA4DA" w14:textId="77777777" w:rsidTr="00641A3E">
        <w:tc>
          <w:tcPr>
            <w:tcW w:w="10348" w:type="dxa"/>
            <w:gridSpan w:val="13"/>
          </w:tcPr>
          <w:p w14:paraId="53C7C8F4" w14:textId="77777777" w:rsidR="003D4C49" w:rsidRPr="003D4C49" w:rsidRDefault="003D4C49" w:rsidP="00C80F88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5F1883FF" w14:textId="2D0765CA" w:rsidR="003D4C49" w:rsidRPr="003D4C49" w:rsidRDefault="003D4C49" w:rsidP="00C80F88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Филиал Государственного бюджетного  профессионального образовательного учреждения Ямало-Ненецкого автономного округа «</w:t>
            </w:r>
            <w:proofErr w:type="spellStart"/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Ямал</w:t>
            </w: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ьский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многопрофильный колледж»</w:t>
            </w:r>
          </w:p>
        </w:tc>
      </w:tr>
      <w:tr w:rsidR="003D4C49" w:rsidRPr="003D4C49" w14:paraId="6674C9EF" w14:textId="77777777" w:rsidTr="000047DE">
        <w:tc>
          <w:tcPr>
            <w:tcW w:w="564" w:type="dxa"/>
          </w:tcPr>
          <w:p w14:paraId="0E7304F6" w14:textId="577AD3AB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101" w:type="dxa"/>
            <w:gridSpan w:val="10"/>
          </w:tcPr>
          <w:p w14:paraId="6D92012C" w14:textId="1A45ABF8" w:rsidR="003D4C49" w:rsidRPr="003D4C49" w:rsidRDefault="003D4C49" w:rsidP="00B3679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Коленко  Галина Александровна</w:t>
            </w:r>
          </w:p>
        </w:tc>
        <w:tc>
          <w:tcPr>
            <w:tcW w:w="4683" w:type="dxa"/>
            <w:gridSpan w:val="2"/>
          </w:tcPr>
          <w:p w14:paraId="1543D5FB" w14:textId="1B0BB864" w:rsidR="003D4C49" w:rsidRPr="003D4C49" w:rsidRDefault="003D4C49" w:rsidP="00F66CB8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преподаватель  </w:t>
            </w:r>
          </w:p>
        </w:tc>
      </w:tr>
      <w:tr w:rsidR="003D4C49" w:rsidRPr="003D4C49" w14:paraId="5496A633" w14:textId="77777777" w:rsidTr="000047DE">
        <w:tc>
          <w:tcPr>
            <w:tcW w:w="564" w:type="dxa"/>
          </w:tcPr>
          <w:p w14:paraId="48CDAD76" w14:textId="1E171ECA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101" w:type="dxa"/>
            <w:gridSpan w:val="10"/>
          </w:tcPr>
          <w:p w14:paraId="1584532C" w14:textId="0C52ECED" w:rsidR="003D4C49" w:rsidRPr="003D4C49" w:rsidRDefault="003D4C49" w:rsidP="00B3679E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Цыбина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Людмила Анатольевна</w:t>
            </w:r>
          </w:p>
        </w:tc>
        <w:tc>
          <w:tcPr>
            <w:tcW w:w="4683" w:type="dxa"/>
            <w:gridSpan w:val="2"/>
          </w:tcPr>
          <w:p w14:paraId="10778785" w14:textId="6457E57C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мастер производственного обучения</w:t>
            </w:r>
          </w:p>
        </w:tc>
      </w:tr>
      <w:tr w:rsidR="003D4C49" w:rsidRPr="003D4C49" w14:paraId="28F37F6E" w14:textId="77777777" w:rsidTr="0065230F">
        <w:tc>
          <w:tcPr>
            <w:tcW w:w="10348" w:type="dxa"/>
            <w:gridSpan w:val="13"/>
          </w:tcPr>
          <w:p w14:paraId="046F67A8" w14:textId="77777777" w:rsidR="003D4C49" w:rsidRPr="003D4C49" w:rsidRDefault="003D4C49" w:rsidP="00B3679E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40E84031" w14:textId="2DD427AE" w:rsidR="003D4C49" w:rsidRPr="003D4C49" w:rsidRDefault="003D4C49" w:rsidP="00C952C9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Государственное  профессиональное образовательное учреждение Ямало-Ненецкого автономного округа «</w:t>
            </w:r>
            <w:proofErr w:type="spellStart"/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Надымск</w:t>
            </w: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профессиональный колледж» </w:t>
            </w:r>
          </w:p>
        </w:tc>
      </w:tr>
      <w:tr w:rsidR="003D4C49" w:rsidRPr="003D4C49" w14:paraId="2BE7DD7C" w14:textId="77777777" w:rsidTr="000047DE">
        <w:tc>
          <w:tcPr>
            <w:tcW w:w="564" w:type="dxa"/>
          </w:tcPr>
          <w:p w14:paraId="206C5A75" w14:textId="77777777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101" w:type="dxa"/>
            <w:gridSpan w:val="10"/>
          </w:tcPr>
          <w:p w14:paraId="77D6F685" w14:textId="3C449946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Булатова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Флюза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Ахдаровна</w:t>
            </w:r>
            <w:proofErr w:type="spellEnd"/>
          </w:p>
        </w:tc>
        <w:tc>
          <w:tcPr>
            <w:tcW w:w="4683" w:type="dxa"/>
            <w:gridSpan w:val="2"/>
          </w:tcPr>
          <w:p w14:paraId="0CBC391E" w14:textId="2EB8F124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3D4C49" w:rsidRPr="003D4C49" w14:paraId="77D3A73C" w14:textId="77777777" w:rsidTr="000047DE">
        <w:tc>
          <w:tcPr>
            <w:tcW w:w="564" w:type="dxa"/>
          </w:tcPr>
          <w:p w14:paraId="7928B09D" w14:textId="77777777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101" w:type="dxa"/>
            <w:gridSpan w:val="10"/>
          </w:tcPr>
          <w:p w14:paraId="290C7DAF" w14:textId="0807BC56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Булатова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Флюза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Ахдаровна</w:t>
            </w:r>
            <w:proofErr w:type="spellEnd"/>
          </w:p>
        </w:tc>
        <w:tc>
          <w:tcPr>
            <w:tcW w:w="4683" w:type="dxa"/>
            <w:gridSpan w:val="2"/>
          </w:tcPr>
          <w:p w14:paraId="5F3E65C9" w14:textId="2BD0E2F2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мастер производственного обучения</w:t>
            </w:r>
          </w:p>
        </w:tc>
      </w:tr>
      <w:tr w:rsidR="003D4C49" w:rsidRPr="003D4C49" w14:paraId="6D427748" w14:textId="77777777" w:rsidTr="00B3679E">
        <w:tc>
          <w:tcPr>
            <w:tcW w:w="10348" w:type="dxa"/>
            <w:gridSpan w:val="13"/>
          </w:tcPr>
          <w:p w14:paraId="0DC39320" w14:textId="77777777" w:rsidR="003D4C49" w:rsidRPr="003D4C49" w:rsidRDefault="003D4C49" w:rsidP="00B3679E">
            <w:pPr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</w:p>
          <w:p w14:paraId="22EFDC83" w14:textId="77777777" w:rsidR="003D4C49" w:rsidRPr="003D4C49" w:rsidRDefault="003D4C49" w:rsidP="00B3679E">
            <w:pPr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/>
                <w:sz w:val="26"/>
                <w:szCs w:val="26"/>
              </w:rPr>
              <w:t>Частное профессиональное образовательное учреждение</w:t>
            </w:r>
          </w:p>
          <w:p w14:paraId="66EB55AB" w14:textId="150A606B" w:rsidR="003D4C49" w:rsidRPr="003D4C49" w:rsidRDefault="003D4C49" w:rsidP="00B3679E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/>
                <w:sz w:val="26"/>
                <w:szCs w:val="26"/>
              </w:rPr>
              <w:t>«Га</w:t>
            </w:r>
            <w:r>
              <w:rPr>
                <w:rFonts w:ascii="PT Astra Serif" w:hAnsi="PT Astra Serif" w:cs="Times New Roman"/>
                <w:b/>
                <w:sz w:val="26"/>
                <w:szCs w:val="26"/>
              </w:rPr>
              <w:t>зпром техникум Новый Уренгой»</w:t>
            </w:r>
          </w:p>
        </w:tc>
      </w:tr>
      <w:tr w:rsidR="003D4C49" w:rsidRPr="003D4C49" w14:paraId="39578D04" w14:textId="77777777" w:rsidTr="000047DE">
        <w:tc>
          <w:tcPr>
            <w:tcW w:w="564" w:type="dxa"/>
          </w:tcPr>
          <w:p w14:paraId="29E6F028" w14:textId="3FA85C22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101" w:type="dxa"/>
            <w:gridSpan w:val="10"/>
          </w:tcPr>
          <w:p w14:paraId="1B97F0B2" w14:textId="78E05E6F" w:rsidR="003D4C49" w:rsidRPr="003D4C49" w:rsidRDefault="003D4C49" w:rsidP="00642AF7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Клочкова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Нина Николаевна</w:t>
            </w:r>
          </w:p>
        </w:tc>
        <w:tc>
          <w:tcPr>
            <w:tcW w:w="4683" w:type="dxa"/>
            <w:gridSpan w:val="2"/>
          </w:tcPr>
          <w:p w14:paraId="2EF99F0D" w14:textId="4B3EA4EB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3D4C49" w:rsidRPr="003D4C49" w14:paraId="6C3C0212" w14:textId="77777777" w:rsidTr="000047DE">
        <w:tc>
          <w:tcPr>
            <w:tcW w:w="564" w:type="dxa"/>
          </w:tcPr>
          <w:p w14:paraId="6B6594FC" w14:textId="38E360E4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101" w:type="dxa"/>
            <w:gridSpan w:val="10"/>
          </w:tcPr>
          <w:p w14:paraId="33117E89" w14:textId="0BC2A64F" w:rsidR="003D4C49" w:rsidRPr="003D4C49" w:rsidRDefault="003D4C49" w:rsidP="00642AF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Бондарь Жанна Викторовна</w:t>
            </w:r>
          </w:p>
        </w:tc>
        <w:tc>
          <w:tcPr>
            <w:tcW w:w="4683" w:type="dxa"/>
            <w:gridSpan w:val="2"/>
          </w:tcPr>
          <w:p w14:paraId="41301254" w14:textId="4E6F5201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3D4C49" w:rsidRPr="003D4C49" w14:paraId="2C1421A5" w14:textId="77777777" w:rsidTr="00641A3E">
        <w:tc>
          <w:tcPr>
            <w:tcW w:w="10348" w:type="dxa"/>
            <w:gridSpan w:val="13"/>
          </w:tcPr>
          <w:p w14:paraId="563B0A00" w14:textId="77777777" w:rsidR="003D4C49" w:rsidRPr="003D4C49" w:rsidRDefault="003D4C49" w:rsidP="00F4523D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  <w:p w14:paraId="4CBA8F31" w14:textId="5A9FDDFE" w:rsidR="003D4C49" w:rsidRPr="003D4C49" w:rsidRDefault="003D4C49" w:rsidP="00F4523D">
            <w:pPr>
              <w:jc w:val="center"/>
              <w:rPr>
                <w:rFonts w:ascii="PT Astra Serif" w:hAnsi="PT Astra Serif" w:cs="Times New Roman"/>
                <w:b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Государственное бюджетное  профессиональное образовательное учреждение Ямало-Ненецкого автономного округа </w:t>
            </w:r>
            <w:r w:rsidRPr="003D4C49">
              <w:rPr>
                <w:rFonts w:ascii="PT Astra Serif" w:hAnsi="PT Astra Serif" w:cs="Times New Roman"/>
                <w:b/>
                <w:sz w:val="26"/>
                <w:szCs w:val="26"/>
              </w:rPr>
              <w:t>«</w:t>
            </w:r>
            <w:proofErr w:type="spellStart"/>
            <w:r w:rsidRPr="003D4C49">
              <w:rPr>
                <w:rFonts w:ascii="PT Astra Serif" w:hAnsi="PT Astra Serif" w:cs="Times New Roman"/>
                <w:b/>
                <w:sz w:val="26"/>
                <w:szCs w:val="26"/>
              </w:rPr>
              <w:t>Ямальский</w:t>
            </w:r>
            <w:proofErr w:type="spellEnd"/>
            <w:r w:rsidRPr="003D4C49">
              <w:rPr>
                <w:rFonts w:ascii="PT Astra Serif" w:hAnsi="PT Astra Serif" w:cs="Times New Roman"/>
                <w:b/>
                <w:sz w:val="26"/>
                <w:szCs w:val="26"/>
              </w:rPr>
              <w:t xml:space="preserve"> полярный агроэкономический техникум»</w:t>
            </w:r>
          </w:p>
        </w:tc>
      </w:tr>
      <w:tr w:rsidR="003D4C49" w:rsidRPr="003D4C49" w14:paraId="0A72C5F0" w14:textId="77777777" w:rsidTr="000047DE">
        <w:tc>
          <w:tcPr>
            <w:tcW w:w="564" w:type="dxa"/>
          </w:tcPr>
          <w:p w14:paraId="74E28DD3" w14:textId="306ABCCC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5101" w:type="dxa"/>
            <w:gridSpan w:val="10"/>
          </w:tcPr>
          <w:p w14:paraId="3267DC94" w14:textId="3D366197" w:rsidR="003D4C49" w:rsidRPr="003D4C49" w:rsidRDefault="003D4C49" w:rsidP="00642AF7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Падиков</w:t>
            </w:r>
            <w:proofErr w:type="spellEnd"/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 Сергей Васильевич</w:t>
            </w:r>
          </w:p>
        </w:tc>
        <w:tc>
          <w:tcPr>
            <w:tcW w:w="4683" w:type="dxa"/>
            <w:gridSpan w:val="2"/>
          </w:tcPr>
          <w:p w14:paraId="5585D615" w14:textId="6A4AB7B1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3D4C49" w:rsidRPr="003D4C49" w14:paraId="33BD1490" w14:textId="77777777" w:rsidTr="000047DE">
        <w:tc>
          <w:tcPr>
            <w:tcW w:w="564" w:type="dxa"/>
          </w:tcPr>
          <w:p w14:paraId="6A3B565C" w14:textId="09D998A2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5101" w:type="dxa"/>
            <w:gridSpan w:val="10"/>
          </w:tcPr>
          <w:p w14:paraId="016D0588" w14:textId="4F75F956" w:rsidR="003D4C49" w:rsidRPr="003D4C49" w:rsidRDefault="003D4C49" w:rsidP="00642AF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 xml:space="preserve">Тимофеева Екатерина </w:t>
            </w:r>
            <w:proofErr w:type="spellStart"/>
            <w:r w:rsidRPr="003D4C49">
              <w:rPr>
                <w:rFonts w:ascii="PT Astra Serif" w:hAnsi="PT Astra Serif" w:cs="Times New Roman"/>
                <w:sz w:val="26"/>
                <w:szCs w:val="26"/>
              </w:rPr>
              <w:t>Раджевна</w:t>
            </w:r>
            <w:proofErr w:type="spellEnd"/>
          </w:p>
        </w:tc>
        <w:tc>
          <w:tcPr>
            <w:tcW w:w="4683" w:type="dxa"/>
            <w:gridSpan w:val="2"/>
          </w:tcPr>
          <w:p w14:paraId="4E79DA6B" w14:textId="7BEB31A1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3D4C49" w:rsidRPr="00557D0D" w14:paraId="6C1E881E" w14:textId="77777777" w:rsidTr="000047DE">
        <w:tc>
          <w:tcPr>
            <w:tcW w:w="564" w:type="dxa"/>
          </w:tcPr>
          <w:p w14:paraId="5E21B191" w14:textId="7BC12D01" w:rsidR="003D4C49" w:rsidRPr="003D4C49" w:rsidRDefault="003D4C49" w:rsidP="00B3679E">
            <w:pPr>
              <w:tabs>
                <w:tab w:val="left" w:pos="709"/>
                <w:tab w:val="left" w:pos="851"/>
              </w:tabs>
              <w:contextualSpacing/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5101" w:type="dxa"/>
            <w:gridSpan w:val="10"/>
          </w:tcPr>
          <w:p w14:paraId="4DA5FB24" w14:textId="08DBE215" w:rsidR="003D4C49" w:rsidRPr="003D4C49" w:rsidRDefault="003D4C49" w:rsidP="00642AF7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Чесноков Андрей Юрьевич</w:t>
            </w:r>
          </w:p>
        </w:tc>
        <w:tc>
          <w:tcPr>
            <w:tcW w:w="4683" w:type="dxa"/>
            <w:gridSpan w:val="2"/>
          </w:tcPr>
          <w:p w14:paraId="73A06A65" w14:textId="3375636C" w:rsidR="003D4C49" w:rsidRPr="003D4C49" w:rsidRDefault="003D4C49" w:rsidP="00B3679E">
            <w:pPr>
              <w:rPr>
                <w:rFonts w:ascii="PT Astra Serif" w:hAnsi="PT Astra Serif" w:cs="Times New Roman"/>
                <w:sz w:val="26"/>
                <w:szCs w:val="26"/>
              </w:rPr>
            </w:pPr>
            <w:r w:rsidRPr="003D4C49">
              <w:rPr>
                <w:rFonts w:ascii="PT Astra Serif" w:hAnsi="PT Astra Serif" w:cs="Times New Roman"/>
                <w:sz w:val="26"/>
                <w:szCs w:val="26"/>
              </w:rPr>
              <w:t>преподаватель-организатор ОБЖ</w:t>
            </w:r>
          </w:p>
        </w:tc>
      </w:tr>
    </w:tbl>
    <w:p w14:paraId="6EC99D61" w14:textId="77777777" w:rsidR="000F7B94" w:rsidRDefault="000F7B94">
      <w:pPr>
        <w:tabs>
          <w:tab w:val="left" w:pos="709"/>
          <w:tab w:val="left" w:pos="851"/>
        </w:tabs>
        <w:ind w:left="36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</w:p>
    <w:p w14:paraId="540C0943" w14:textId="77777777" w:rsidR="00ED0593" w:rsidRDefault="00ED0593">
      <w:pPr>
        <w:tabs>
          <w:tab w:val="left" w:pos="709"/>
          <w:tab w:val="left" w:pos="851"/>
        </w:tabs>
        <w:ind w:left="36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</w:p>
    <w:p w14:paraId="03236E1B" w14:textId="77777777" w:rsidR="00ED0593" w:rsidRPr="00ED0593" w:rsidRDefault="00ED0593" w:rsidP="00ED0593">
      <w:pPr>
        <w:tabs>
          <w:tab w:val="left" w:pos="1560"/>
          <w:tab w:val="left" w:pos="1701"/>
          <w:tab w:val="left" w:pos="1843"/>
        </w:tabs>
        <w:ind w:left="5245"/>
        <w:rPr>
          <w:rFonts w:ascii="PT Astra Serif" w:eastAsia="Times New Roman" w:hAnsi="PT Astra Serif" w:cs="Times New Roman"/>
          <w:b/>
          <w:color w:val="auto"/>
          <w:sz w:val="26"/>
          <w:szCs w:val="26"/>
          <w:highlight w:val="yellow"/>
        </w:rPr>
      </w:pPr>
      <w:r w:rsidRPr="00ED0593">
        <w:rPr>
          <w:rFonts w:ascii="PT Astra Serif" w:eastAsia="Times New Roman" w:hAnsi="PT Astra Serif" w:cs="Times New Roman"/>
          <w:b/>
          <w:color w:val="auto"/>
          <w:sz w:val="26"/>
          <w:szCs w:val="26"/>
          <w:highlight w:val="yellow"/>
        </w:rPr>
        <w:t>Первая декабрь 2020</w:t>
      </w:r>
    </w:p>
    <w:p w14:paraId="0143B271" w14:textId="77777777" w:rsidR="00ED0593" w:rsidRPr="00ED0593" w:rsidRDefault="00ED0593" w:rsidP="00ED0593">
      <w:pPr>
        <w:tabs>
          <w:tab w:val="left" w:pos="1560"/>
          <w:tab w:val="left" w:pos="1701"/>
          <w:tab w:val="left" w:pos="1843"/>
        </w:tabs>
        <w:ind w:left="5245"/>
        <w:rPr>
          <w:rFonts w:ascii="PT Astra Serif" w:eastAsia="Times New Roman" w:hAnsi="PT Astra Serif" w:cs="Times New Roman"/>
          <w:b/>
          <w:color w:val="auto"/>
          <w:sz w:val="26"/>
          <w:szCs w:val="26"/>
          <w:highlight w:val="yellow"/>
        </w:rPr>
      </w:pPr>
    </w:p>
    <w:p w14:paraId="342B5921" w14:textId="77777777" w:rsidR="00ED0593" w:rsidRPr="00ED0593" w:rsidRDefault="00ED0593" w:rsidP="00ED0593">
      <w:pPr>
        <w:ind w:left="6521"/>
        <w:rPr>
          <w:rFonts w:ascii="PT Astra Serif" w:eastAsia="Times New Roman" w:hAnsi="PT Astra Serif" w:cs="Times New Roman"/>
          <w:color w:val="auto"/>
          <w:sz w:val="26"/>
          <w:szCs w:val="26"/>
          <w:highlight w:val="yellow"/>
        </w:rPr>
      </w:pPr>
    </w:p>
    <w:p w14:paraId="7E0704F3" w14:textId="77777777" w:rsidR="00ED0593" w:rsidRPr="00ED0593" w:rsidRDefault="00ED0593" w:rsidP="00ED0593">
      <w:pPr>
        <w:tabs>
          <w:tab w:val="left" w:pos="4116"/>
        </w:tabs>
        <w:ind w:firstLine="851"/>
        <w:rPr>
          <w:rFonts w:ascii="PT Astra Serif" w:eastAsia="Times New Roman" w:hAnsi="PT Astra Serif" w:cs="Times New Roman"/>
          <w:color w:val="auto"/>
          <w:sz w:val="26"/>
          <w:szCs w:val="26"/>
          <w:highlight w:val="yellow"/>
        </w:rPr>
      </w:pPr>
    </w:p>
    <w:p w14:paraId="6E55E6CB" w14:textId="77777777" w:rsidR="00ED0593" w:rsidRPr="00ED0593" w:rsidRDefault="00ED0593" w:rsidP="00ED0593">
      <w:pPr>
        <w:ind w:firstLine="851"/>
        <w:jc w:val="center"/>
        <w:rPr>
          <w:rFonts w:ascii="PT Astra Serif" w:eastAsia="Calibri" w:hAnsi="PT Astra Serif" w:cs="Times New Roman"/>
          <w:color w:val="auto"/>
          <w:sz w:val="26"/>
          <w:szCs w:val="26"/>
          <w:highlight w:val="yellow"/>
          <w:lang w:eastAsia="en-US"/>
        </w:rPr>
      </w:pPr>
      <w:r w:rsidRPr="00ED0593">
        <w:rPr>
          <w:rFonts w:ascii="PT Astra Serif" w:eastAsia="Calibri" w:hAnsi="PT Astra Serif" w:cs="Times New Roman"/>
          <w:color w:val="auto"/>
          <w:sz w:val="26"/>
          <w:szCs w:val="26"/>
          <w:highlight w:val="yellow"/>
          <w:lang w:eastAsia="en-US"/>
        </w:rPr>
        <w:t>СПИСОК</w:t>
      </w:r>
    </w:p>
    <w:p w14:paraId="7083F826" w14:textId="77777777" w:rsidR="00ED0593" w:rsidRPr="00ED0593" w:rsidRDefault="00ED0593" w:rsidP="00ED0593">
      <w:pPr>
        <w:ind w:firstLine="851"/>
        <w:jc w:val="center"/>
        <w:rPr>
          <w:rFonts w:ascii="PT Astra Serif" w:eastAsia="Calibri" w:hAnsi="PT Astra Serif" w:cs="Times New Roman"/>
          <w:color w:val="auto"/>
          <w:sz w:val="26"/>
          <w:szCs w:val="26"/>
          <w:highlight w:val="yellow"/>
          <w:lang w:eastAsia="en-US"/>
        </w:rPr>
      </w:pPr>
      <w:proofErr w:type="gramStart"/>
      <w:r w:rsidRPr="00ED0593">
        <w:rPr>
          <w:rFonts w:ascii="PT Astra Serif" w:eastAsia="Calibri" w:hAnsi="PT Astra Serif" w:cs="Times New Roman"/>
          <w:color w:val="auto"/>
          <w:sz w:val="26"/>
          <w:szCs w:val="26"/>
          <w:highlight w:val="yellow"/>
          <w:lang w:eastAsia="en-US"/>
        </w:rPr>
        <w:t>педагогических работников организаций, осуществляющих образовательную деятельность в Ямало-Ненецком автономном округе, которым установлена</w:t>
      </w:r>
      <w:proofErr w:type="gramEnd"/>
    </w:p>
    <w:p w14:paraId="11D3B422" w14:textId="77777777" w:rsidR="00ED0593" w:rsidRDefault="00ED0593" w:rsidP="00ED0593">
      <w:pPr>
        <w:tabs>
          <w:tab w:val="left" w:pos="4116"/>
        </w:tabs>
        <w:ind w:firstLine="851"/>
        <w:jc w:val="center"/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</w:pPr>
      <w:r w:rsidRPr="00ED0593">
        <w:rPr>
          <w:rFonts w:ascii="PT Astra Serif" w:eastAsia="Calibri" w:hAnsi="PT Astra Serif" w:cs="Times New Roman"/>
          <w:b/>
          <w:color w:val="auto"/>
          <w:sz w:val="26"/>
          <w:szCs w:val="26"/>
          <w:highlight w:val="yellow"/>
          <w:lang w:eastAsia="en-US"/>
        </w:rPr>
        <w:t xml:space="preserve">первая </w:t>
      </w:r>
      <w:r w:rsidRPr="00ED0593">
        <w:rPr>
          <w:rFonts w:ascii="PT Astra Serif" w:eastAsia="Calibri" w:hAnsi="PT Astra Serif" w:cs="Times New Roman"/>
          <w:color w:val="auto"/>
          <w:sz w:val="26"/>
          <w:szCs w:val="26"/>
          <w:highlight w:val="yellow"/>
          <w:lang w:eastAsia="en-US"/>
        </w:rPr>
        <w:t>квалификационная категория-</w:t>
      </w:r>
      <w:bookmarkStart w:id="0" w:name="_GoBack"/>
      <w:bookmarkEnd w:id="0"/>
      <w:r>
        <w:rPr>
          <w:rFonts w:ascii="PT Astra Serif" w:eastAsia="Calibri" w:hAnsi="PT Astra Serif" w:cs="Times New Roman"/>
          <w:color w:val="auto"/>
          <w:sz w:val="26"/>
          <w:szCs w:val="26"/>
          <w:lang w:eastAsia="en-US"/>
        </w:rPr>
        <w:t xml:space="preserve"> </w:t>
      </w:r>
    </w:p>
    <w:tbl>
      <w:tblPr>
        <w:tblStyle w:val="af2"/>
        <w:tblW w:w="103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2"/>
        <w:gridCol w:w="49"/>
        <w:gridCol w:w="94"/>
        <w:gridCol w:w="2690"/>
        <w:gridCol w:w="141"/>
        <w:gridCol w:w="29"/>
        <w:gridCol w:w="2097"/>
        <w:gridCol w:w="143"/>
        <w:gridCol w:w="88"/>
        <w:gridCol w:w="49"/>
        <w:gridCol w:w="142"/>
        <w:gridCol w:w="4400"/>
      </w:tblGrid>
      <w:tr w:rsidR="00ED0593" w14:paraId="6802AC53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263E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 w:hint="eastAsia"/>
                <w:b/>
                <w:bCs/>
                <w:sz w:val="26"/>
                <w:szCs w:val="26"/>
              </w:rPr>
            </w:pPr>
          </w:p>
          <w:p w14:paraId="2A71BA3E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Муравленко</w:t>
            </w:r>
          </w:p>
        </w:tc>
      </w:tr>
      <w:tr w:rsidR="00ED0593" w14:paraId="435C55E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C7C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6FD8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Бушуева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Гульфия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Масгутовна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74A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E0E6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«Прогимназия «Эврика»</w:t>
            </w:r>
          </w:p>
        </w:tc>
      </w:tr>
      <w:tr w:rsidR="00ED0593" w14:paraId="56C7FD1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0EE8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DC1C3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Дементьева Оксана Владимировна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F036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245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общеобразовательное учреждение «Школа № 3 имени А.И.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Покрышкина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»</w:t>
            </w:r>
          </w:p>
        </w:tc>
      </w:tr>
      <w:tr w:rsidR="00ED0593" w14:paraId="0E05932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F22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80AA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Зарипова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Эльвира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Халиловна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E6B6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A74F5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«Прогимназия «Эврика»</w:t>
            </w:r>
          </w:p>
        </w:tc>
      </w:tr>
      <w:tr w:rsidR="00ED0593" w14:paraId="0881652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0E5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4DFAB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Кривогузова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Светлана Анатольевна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889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546F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«Детский сад «Дельфин»</w:t>
            </w:r>
          </w:p>
        </w:tc>
      </w:tr>
      <w:tr w:rsidR="00ED0593" w14:paraId="36A824F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24BC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1FD7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Култышева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Елена Васильевна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6895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9BC8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дошкольное образовательное учреждение «Детский </w:t>
            </w:r>
            <w:r>
              <w:rPr>
                <w:rFonts w:ascii="PT Astra Serif" w:hAnsi="PT Astra Serif"/>
                <w:sz w:val="26"/>
                <w:szCs w:val="26"/>
              </w:rPr>
              <w:lastRenderedPageBreak/>
              <w:t>сад «Дельфин»</w:t>
            </w:r>
          </w:p>
        </w:tc>
      </w:tr>
      <w:tr w:rsidR="00ED0593" w14:paraId="7BEF18A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10E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6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836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Ошергина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Наталья Владимировна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AEE4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C38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«Школа № 4»</w:t>
            </w:r>
          </w:p>
        </w:tc>
      </w:tr>
      <w:tr w:rsidR="00ED0593" w14:paraId="44CF874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147BD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9D063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Хасаншина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Ирина Викторовна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3EA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7574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«Прогимназия «Эврика»</w:t>
            </w:r>
          </w:p>
        </w:tc>
      </w:tr>
      <w:tr w:rsidR="00ED0593" w14:paraId="07A6D97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B794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3A958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Чулкова Виктория Михайловна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631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610B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«Школа № 4»</w:t>
            </w:r>
          </w:p>
        </w:tc>
      </w:tr>
      <w:tr w:rsidR="00ED0593" w14:paraId="7914572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13E1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B10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Швец Елена Владимировна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E332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педагог-</w:t>
            </w:r>
          </w:p>
          <w:p w14:paraId="727C429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библиотекарь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29CC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общеобразовательное учреждение «Школа № 3 имени А.И.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Покрышкина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»</w:t>
            </w:r>
          </w:p>
        </w:tc>
      </w:tr>
      <w:tr w:rsidR="00ED0593" w14:paraId="21CF137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5D9D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7149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Швец Елена Владимировна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ECC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154C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общеобразовательное учреждение «Школа № 3 имени А.И.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Покрышкина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»</w:t>
            </w:r>
          </w:p>
        </w:tc>
      </w:tr>
      <w:tr w:rsidR="00ED0593" w14:paraId="79A86EB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91A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69D8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Юсупова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Айна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Марсовна</w:t>
            </w:r>
            <w:proofErr w:type="spellEnd"/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34374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FBDF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«Прогимназия «Эврика»</w:t>
            </w:r>
          </w:p>
        </w:tc>
      </w:tr>
      <w:tr w:rsidR="00ED0593" w14:paraId="46E2D8CA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901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 w:hint="eastAsia"/>
                <w:b/>
                <w:bCs/>
                <w:sz w:val="26"/>
                <w:szCs w:val="26"/>
              </w:rPr>
            </w:pPr>
          </w:p>
          <w:p w14:paraId="49C287DC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.Л</w:t>
            </w:r>
            <w:proofErr w:type="gram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абытнанги</w:t>
            </w:r>
            <w:proofErr w:type="spellEnd"/>
          </w:p>
        </w:tc>
      </w:tr>
      <w:tr w:rsidR="00ED0593" w14:paraId="29DFAF7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9D5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ECC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Логишев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Александр Владимирович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48A9" w14:textId="77777777" w:rsidR="00ED0593" w:rsidRDefault="00ED0593">
            <w:pPr>
              <w:ind w:left="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6858" w14:textId="77777777" w:rsidR="00ED0593" w:rsidRDefault="00ED0593">
            <w:pPr>
              <w:tabs>
                <w:tab w:val="center" w:pos="4153"/>
                <w:tab w:val="right" w:pos="8306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автономное общеобразовательное учреждение «Средняя общеобразовательная школа №5»</w:t>
            </w:r>
          </w:p>
        </w:tc>
      </w:tr>
      <w:tr w:rsidR="00ED0593" w14:paraId="2263827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3F1B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DA97A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color w:val="auto"/>
                <w:sz w:val="26"/>
                <w:szCs w:val="26"/>
              </w:rPr>
              <w:t>Корелов</w:t>
            </w:r>
            <w:proofErr w:type="spellEnd"/>
            <w:r>
              <w:rPr>
                <w:rFonts w:ascii="PT Astra Serif" w:hAnsi="PT Astra Serif"/>
                <w:color w:val="auto"/>
                <w:sz w:val="26"/>
                <w:szCs w:val="26"/>
              </w:rPr>
              <w:t xml:space="preserve"> Олег Михайлович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8FC7" w14:textId="77777777" w:rsidR="00ED0593" w:rsidRDefault="00ED0593">
            <w:pPr>
              <w:tabs>
                <w:tab w:val="center" w:pos="4153"/>
                <w:tab w:val="right" w:pos="8306"/>
              </w:tabs>
              <w:ind w:left="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92B3" w14:textId="77777777" w:rsidR="00ED0593" w:rsidRDefault="00ED0593">
            <w:pPr>
              <w:tabs>
                <w:tab w:val="center" w:pos="4153"/>
                <w:tab w:val="right" w:pos="8306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№3 с углубленным изучением отдельных предметов»</w:t>
            </w:r>
          </w:p>
        </w:tc>
      </w:tr>
      <w:tr w:rsidR="00ED0593" w14:paraId="08984035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EEB8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 w:hint="eastAsia"/>
                <w:b/>
                <w:bCs/>
                <w:sz w:val="26"/>
                <w:szCs w:val="26"/>
              </w:rPr>
            </w:pPr>
          </w:p>
          <w:p w14:paraId="1F7FE59B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Пуровский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район</w:t>
            </w:r>
          </w:p>
        </w:tc>
      </w:tr>
      <w:tr w:rsidR="00ED0593" w14:paraId="2092A15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DD03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298E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Абдулвагабова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Наида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Магомедовна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97F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865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«Ёлочка»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0A0DC70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51EC3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9FE9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Атекова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Анжелла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Тагировна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912A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DF0D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«Центр развития ребенка - детский сад «Белоснежка» п. Пурпе-1 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71FBE3F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CCE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99BB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Ахмедова Юлия Сергеевна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6FD70" w14:textId="77777777" w:rsidR="00ED0593" w:rsidRDefault="00ED0593">
            <w:pPr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педагог </w:t>
            </w:r>
            <w:proofErr w:type="gram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–п</w:t>
            </w:r>
            <w:proofErr w:type="gram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сихолог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5A29C" w14:textId="77777777" w:rsidR="00ED0593" w:rsidRDefault="00ED0593">
            <w:pPr>
              <w:rPr>
                <w:rFonts w:ascii="PT Astra Serif" w:eastAsia="Calibri" w:hAnsi="PT Astra Serif" w:cs="Times New Roman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 1 имени Ярослава Василенко» п. 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Пурпе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7A946B5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0B1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655B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Бобылева Елена Николаевна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3B68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музыкальный руководитель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6F5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учреждение «Детский сад «Колокольчик» п.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3154DD6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C3B1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18D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Быхалова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Елена Александровна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E60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505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 3»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7370F12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DEE04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DB21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Вора Лидия</w:t>
            </w:r>
          </w:p>
          <w:p w14:paraId="22C36C5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Ивановна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EA6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E2BB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«Школа-интернат среднего общего образования» с.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Самбург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277420B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9E1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E37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Герасимова Любовь Ивановна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AAF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86B1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«Снежинка»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п.г.т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. Уренгой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01B84D2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2CAE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D00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Гашина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Наталья Викторовна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7549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4F99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«Школа-интернат среднего общего образования» с.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Самбург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0E3E394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D012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1F74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Гильманова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Регина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Ильдаровна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8BDE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B2A9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 2» п.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265EFF3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1345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4FEC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Дубровская Елена Викторовна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FC4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08A8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«Школа-интернат среднего общего образования» с.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Самбург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3C51D70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567E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E92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Дулида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Лилия Владимировна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6A28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8723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 интернат среднего общего образования»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5572BCA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42DB2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D7E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Дьяченко Александр Сергеевич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D698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E7F33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 3»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667862A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B5B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835E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Ежова Ольга</w:t>
            </w:r>
          </w:p>
          <w:p w14:paraId="2877DC3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Петровна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18C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782F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«Солнышко» 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п.г.т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. Уренгой 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6356F66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D4C21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4EF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Зеленько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Татьяна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Николаевна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AC9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642A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общеобразовательное учреждение «Средняя общеобразовательная школа № 3»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0731FF8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888A5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15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EDBA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Кузьмич Юлия Анатольевна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D0C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71D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 2» п. 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Сывдарма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3092C5F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46BA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CE4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Кушнин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Петр Алексеевич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1C83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C4C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 интернат основного общего образования» д. 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Харампур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4F40FE8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5D62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B403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Маликина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Алла Викторовна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C0A2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E312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«Колокольчик» п.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Пурпе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4693D4B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1A54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C15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Миндиярова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Раиля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Робинзоновна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C7FB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AB5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«Школа интернат среднего общего образования»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34D716C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7633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4B9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Посполит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  <w:p w14:paraId="136270C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Олеся Витальевна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DD12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4C0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 1» п.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6F9C541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F4FC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04AD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Рэчила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Диана Дмитриевна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3745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18D3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«Снежинка»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п.г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.т</w:t>
            </w:r>
            <w:proofErr w:type="spellEnd"/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Уренгой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3E81852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2862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DFB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Слипко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Лариса Ивановна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F220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педагог-психолог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93E2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 3»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5EE56D2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E0B1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CA76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Ткаченко Нина Ивановна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0FA3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B08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 3»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4D40175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A6FD4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0E3F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Харючи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Вера Васильевна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7682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9B0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«Сказка» с.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Самбург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6B74968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D3C3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C571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Щербакова Анастасия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Владимировна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4BA0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2A29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общеобразовательное учреждение «Средняя общеобразовательная школа № 3»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2DA6DD0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0B0A8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25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60C9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Эскендерова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Диана</w:t>
            </w:r>
          </w:p>
          <w:p w14:paraId="4B5E3541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Ниязовна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D92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F8AA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«Золотой ключик»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03B8931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AC78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AD9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Юмагужин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Забир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Жигангирович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F32D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E43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 3» г.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Тарко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-Сале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Пуровского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</w:t>
            </w:r>
          </w:p>
        </w:tc>
      </w:tr>
      <w:tr w:rsidR="00ED0593" w14:paraId="5628F6A0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4215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 w:hint="eastAsia"/>
                <w:b/>
                <w:bCs/>
                <w:sz w:val="26"/>
                <w:szCs w:val="26"/>
              </w:rPr>
            </w:pPr>
          </w:p>
          <w:p w14:paraId="4E240036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Надымский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район</w:t>
            </w:r>
          </w:p>
        </w:tc>
      </w:tr>
      <w:tr w:rsidR="00ED0593" w14:paraId="3AFB17B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A3E4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0D3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Алексанина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Елена Александровна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F906" w14:textId="77777777" w:rsidR="00ED0593" w:rsidRDefault="00ED0593">
            <w:pPr>
              <w:tabs>
                <w:tab w:val="left" w:pos="426"/>
              </w:tabs>
              <w:jc w:val="both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  <w:p w14:paraId="1B674E6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846A5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№9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28060EC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616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8CCDE" w14:textId="77777777" w:rsidR="00ED0593" w:rsidRDefault="00ED0593">
            <w:pPr>
              <w:rPr>
                <w:rFonts w:ascii="PT Astra Serif" w:eastAsia="Calibri" w:hAnsi="PT Astra Serif"/>
                <w:sz w:val="26"/>
                <w:szCs w:val="26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Атаева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Зульфия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Юнусовна</w:t>
            </w:r>
            <w:proofErr w:type="spellEnd"/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84FEB" w14:textId="77777777" w:rsidR="00ED0593" w:rsidRDefault="00ED0593">
            <w:pPr>
              <w:rPr>
                <w:rFonts w:ascii="PT Astra Serif" w:eastAsia="Calibri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BA18" w14:textId="77777777" w:rsidR="00ED0593" w:rsidRDefault="00ED0593">
            <w:pPr>
              <w:rPr>
                <w:rFonts w:ascii="PT Astra Serif" w:eastAsia="Calibri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дошкольное образовательное учреждение «Детский сад «Огонек»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г</w:t>
            </w:r>
            <w:proofErr w:type="gram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.Н</w:t>
            </w:r>
            <w:proofErr w:type="gram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адыма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»</w:t>
            </w:r>
          </w:p>
        </w:tc>
      </w:tr>
      <w:tr w:rsidR="00ED0593" w14:paraId="34CCBCA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A209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F547" w14:textId="77777777" w:rsidR="00ED0593" w:rsidRDefault="00ED0593">
            <w:pPr>
              <w:rPr>
                <w:rFonts w:ascii="PT Astra Serif" w:eastAsia="Calibri" w:hAnsi="PT Astra Serif"/>
                <w:sz w:val="26"/>
                <w:szCs w:val="26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Ахмадеева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Елена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Раисовна</w:t>
            </w:r>
            <w:proofErr w:type="spellEnd"/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2A5F9" w14:textId="77777777" w:rsidR="00ED0593" w:rsidRDefault="00ED0593">
            <w:pPr>
              <w:rPr>
                <w:rFonts w:ascii="PT Astra Serif" w:eastAsia="Calibri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FAA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общеобразовательное учреждение «Заполярная средняя общеобразовательная школа»</w:t>
            </w:r>
          </w:p>
        </w:tc>
      </w:tr>
      <w:tr w:rsidR="00ED0593" w14:paraId="4BDFDE1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EBF5E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4B6C" w14:textId="77777777" w:rsidR="00ED0593" w:rsidRDefault="00ED0593">
            <w:pPr>
              <w:rPr>
                <w:rFonts w:ascii="PT Astra Serif" w:eastAsia="Calibri" w:hAnsi="PT Astra Serif"/>
                <w:sz w:val="26"/>
                <w:szCs w:val="26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Багач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Светлана Александровна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A32A4" w14:textId="77777777" w:rsidR="00ED0593" w:rsidRDefault="00ED0593">
            <w:pPr>
              <w:rPr>
                <w:rFonts w:ascii="PT Astra Serif" w:eastAsia="Calibri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5B78F" w14:textId="77777777" w:rsidR="00ED0593" w:rsidRDefault="00ED0593">
            <w:pPr>
              <w:rPr>
                <w:rFonts w:ascii="PT Astra Serif" w:eastAsia="Calibri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дошкольное образовательное учреждение «Детский сад «Мечта»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п</w:t>
            </w:r>
            <w:proofErr w:type="gram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.П</w:t>
            </w:r>
            <w:proofErr w:type="gram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ангоды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Надымского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района»</w:t>
            </w:r>
          </w:p>
        </w:tc>
      </w:tr>
      <w:tr w:rsidR="00ED0593" w14:paraId="0F42C3F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6E1F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2FAE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Балуева Мария Юрьевна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9E35A" w14:textId="77777777" w:rsidR="00ED0593" w:rsidRDefault="00ED0593">
            <w:pPr>
              <w:shd w:val="clear" w:color="auto" w:fill="FFFFFF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D5ED" w14:textId="77777777" w:rsidR="00ED0593" w:rsidRDefault="00ED0593">
            <w:pPr>
              <w:shd w:val="clear" w:color="auto" w:fill="FFFFFF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общеобразовательное учреждение «Школа-интернат среднего общего образования с.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Кутопьюган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»</w:t>
            </w:r>
          </w:p>
        </w:tc>
      </w:tr>
      <w:tr w:rsidR="00ED0593" w14:paraId="2C427BE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46633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15DFD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Белова Екатерина Александровна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73DF" w14:textId="77777777" w:rsidR="00ED0593" w:rsidRDefault="00ED0593">
            <w:pPr>
              <w:shd w:val="clear" w:color="auto" w:fill="FFFFFF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педагог - психолог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1E5D" w14:textId="77777777" w:rsidR="00ED0593" w:rsidRDefault="00ED0593">
            <w:pPr>
              <w:shd w:val="clear" w:color="auto" w:fill="FFFFFF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№5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1FB5E4F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8F80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03FF2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Бондарева Людмила Анатольевна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1F61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едагог-психолог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B902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«Журавленок»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06B3F82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C8A94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D1CDF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Боровков Валерий Анатольевич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46F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552A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№3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г</w:t>
            </w:r>
            <w:proofErr w:type="gram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.Н</w:t>
            </w:r>
            <w:proofErr w:type="gram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адыма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»</w:t>
            </w:r>
          </w:p>
        </w:tc>
      </w:tr>
      <w:tr w:rsidR="00ED0593" w14:paraId="2A37194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416C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DBD6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Бочегурова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Евгения Александровна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9C5F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DDA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общеобразовательное учреждение «Школа-интернат среднего общего образования с.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Кутопьюган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»</w:t>
            </w:r>
          </w:p>
        </w:tc>
      </w:tr>
      <w:tr w:rsidR="00ED0593" w14:paraId="76F93B2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227BE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6129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Брагинский Леонид Ефимович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6A7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педагог дополнительного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образования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11C58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муниципальное общеобразовательное учреждение «Средняя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общеобразовательная школа №9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3EF1BF3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E2EB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11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FDB8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Вафина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Ольга Николаевна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1EE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педагог дополнительного образования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1AAC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муниципальное образовательное учреждение дополнительного образования «Центр детского творчества»</w:t>
            </w:r>
          </w:p>
        </w:tc>
      </w:tr>
      <w:tr w:rsidR="00ED0593" w14:paraId="6D12AB5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1141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AD44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Волошина Елена Александровна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FEDA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D2BB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«Огонек»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04F8178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709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FCE2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Губенко Елена Владимировна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4944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</w:t>
            </w: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A6B6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«Журавленок»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1A14125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0B6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89F94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Губинова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Елена Васильевна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EC5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</w:t>
            </w: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CF3D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«Журавленок»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49559BA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F8DA3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96261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Дурдыев Артур Рустамович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1DF8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AA12B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образовательное учреждение дополнительного образования «Детско-юношеский центр «Альфа»</w:t>
            </w:r>
          </w:p>
        </w:tc>
      </w:tr>
      <w:tr w:rsidR="00ED0593" w14:paraId="4697521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135D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CB4E9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Исакова Ася Давидовна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FCB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03A3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дошкольное образовательное учреждение «Детский сад «Огонек»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г</w:t>
            </w:r>
            <w:proofErr w:type="gram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.Н</w:t>
            </w:r>
            <w:proofErr w:type="gram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адыма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»</w:t>
            </w:r>
          </w:p>
        </w:tc>
      </w:tr>
      <w:tr w:rsidR="00ED0593" w14:paraId="7748487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4EF9B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F071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Исхакова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Алена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Газинуровна</w:t>
            </w:r>
            <w:proofErr w:type="spellEnd"/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CDE7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E622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№9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46FDD27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A07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43A8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Казакова Елена Владимировна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E6DFB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</w:t>
            </w: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E09E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«Журавленок»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572BDB3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FA48E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968E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Казимова Альбина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Майдулаховна</w:t>
            </w:r>
            <w:proofErr w:type="spellEnd"/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9D8E" w14:textId="77777777" w:rsidR="00ED0593" w:rsidRDefault="00ED0593">
            <w:pPr>
              <w:tabs>
                <w:tab w:val="left" w:pos="426"/>
              </w:tabs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0D8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№9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г</w:t>
            </w:r>
            <w:proofErr w:type="gram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.Н</w:t>
            </w:r>
            <w:proofErr w:type="gram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адыма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»</w:t>
            </w:r>
          </w:p>
        </w:tc>
      </w:tr>
      <w:tr w:rsidR="00ED0593" w14:paraId="44CC014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4ABA9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A4977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Князева Татьяна Владиславовна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1104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9660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№3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76F61FA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98F0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0ED03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gram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Коврижных</w:t>
            </w:r>
            <w:proofErr w:type="gram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Любовь Леонидовна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7464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AF42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«Детский сад «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Газовичок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2F3FAA5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A062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A64B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Кузнецова Татьяна Васильевна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6B2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A43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№9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г</w:t>
            </w:r>
            <w:proofErr w:type="gram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.Н</w:t>
            </w:r>
            <w:proofErr w:type="gram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адыма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»</w:t>
            </w:r>
          </w:p>
        </w:tc>
      </w:tr>
      <w:tr w:rsidR="00ED0593" w14:paraId="6A00880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7A554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E49F0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Максимова Татьяна Дмитриевна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76A2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596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«Родничок»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6F06339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883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F370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Медведева Алиса Анатольевна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C56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</w:t>
            </w: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300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сад «Белоснежка»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0B2AC9C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54181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25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C734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Миронова Анастасия Александровна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11D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методист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18FE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муниципальное образовательное учреждение дополнительного образования «Центр развития творчества детей и юношества «Созвездие», г. Надым</w:t>
            </w:r>
          </w:p>
        </w:tc>
      </w:tr>
      <w:tr w:rsidR="00ED0593" w14:paraId="4666A7F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422B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6168F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Осипова Марина Георгиевна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228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444F8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«Буратино»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6FE4163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6D90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14FD1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Парсова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Наталья Александровна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D015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E703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«Улыбка»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2E8B8AA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4DB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2465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Пенечко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Галина Геннадьевна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E6CB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FEB1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«Медвежонок»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2EA6451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22D3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C5716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Петров Андрей Владимирович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E03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E703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общеобразовательное учреждение «Средняя общеобразовательная школа №6 с углубленным изучением отдельных предметов», г. Надым</w:t>
            </w:r>
          </w:p>
        </w:tc>
      </w:tr>
      <w:tr w:rsidR="00ED0593" w14:paraId="566283E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6605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BF97F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Плетенева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Елена Леонидовна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66F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CCAF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  <w:t xml:space="preserve">муниципальное общеобразовательное учреждение «Школа-интернат среднего общего образования с. </w:t>
            </w:r>
            <w:proofErr w:type="spellStart"/>
            <w:r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  <w:t>Ныда</w:t>
            </w:r>
            <w:proofErr w:type="spellEnd"/>
            <w:r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  <w:t>»</w:t>
            </w:r>
          </w:p>
        </w:tc>
      </w:tr>
      <w:tr w:rsidR="00ED0593" w14:paraId="1084568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9F9AD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1866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Плотникова Юлия Александровна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BD8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музыкальный руководитель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3879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«Журавленок»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07EE035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89A9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F5E02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Посморова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Наталья Владимировна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653AF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учитель – логопед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3C1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дошкольное образовательное учреждение «Детский сад «Мечта»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п</w:t>
            </w:r>
            <w:proofErr w:type="gram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.П</w:t>
            </w:r>
            <w:proofErr w:type="gram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ангоды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Надымского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района»</w:t>
            </w:r>
          </w:p>
        </w:tc>
      </w:tr>
      <w:tr w:rsidR="00ED0593" w14:paraId="73793FF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2C5B2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1421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Салиндер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Ольга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Водоумовна</w:t>
            </w:r>
            <w:proofErr w:type="spellEnd"/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275A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EA12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общеобразовательное учреждение «Школа-интернат среднего общего образования с.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Кутопьюган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»</w:t>
            </w:r>
          </w:p>
        </w:tc>
      </w:tr>
      <w:tr w:rsidR="00ED0593" w14:paraId="2CA22A5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6D44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4AAD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Смирнова Алена Игоревна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2CE3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58D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«Буратино»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381A0CB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DC7E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BC26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Соловьева Наталья Сергеевна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0A04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663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«Улыбка»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4B1E4D3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101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1800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Терлецкая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Оксана Викторовна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28314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704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униципальное дошкольное образовательное учреждение «Детский сад «Золотой петушок»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.П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ангоды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Надымского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района»</w:t>
            </w:r>
          </w:p>
        </w:tc>
      </w:tr>
      <w:tr w:rsidR="00ED0593" w14:paraId="70776B3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554D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2488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Федотова Ольга Владимировна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607B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D17D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  <w:t xml:space="preserve">муниципальное общеобразовательное учреждение «Школа-интернат среднего общего образования с. </w:t>
            </w:r>
            <w:proofErr w:type="spellStart"/>
            <w:r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  <w:t>Ныда</w:t>
            </w:r>
            <w:proofErr w:type="spellEnd"/>
            <w:r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  <w:t>»</w:t>
            </w:r>
          </w:p>
        </w:tc>
      </w:tr>
      <w:tr w:rsidR="00ED0593" w14:paraId="13CC1B5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0E78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FD927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Чистякова Елена Викторовна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728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96CB4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№6 с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углубленным изучением отдельных предметов», г. Надым</w:t>
            </w:r>
          </w:p>
        </w:tc>
      </w:tr>
      <w:tr w:rsidR="00ED0593" w14:paraId="38E690F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C73B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39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F35B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Чудинова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Светлана Викторовна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CA7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214D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униципальное дошкольное образовательное учреждение «Центр развития ребенка «Детский сад «Умка» г. Надыма»</w:t>
            </w:r>
          </w:p>
        </w:tc>
      </w:tr>
      <w:tr w:rsidR="00ED0593" w14:paraId="6F8EF19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10AE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DA3B9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Шарафутдинова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Анна Викторовна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ED91C" w14:textId="77777777" w:rsidR="00ED0593" w:rsidRDefault="00ED0593">
            <w:pP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педагог-</w:t>
            </w:r>
          </w:p>
          <w:p w14:paraId="0F4BD46D" w14:textId="77777777" w:rsidR="00ED0593" w:rsidRDefault="00ED0593"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организатор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1177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муниципальное образовательное учреждение дополнительного образования «Центр развития творчества детей и юношества «Созвездие», г. Надым</w:t>
            </w:r>
          </w:p>
        </w:tc>
      </w:tr>
      <w:tr w:rsidR="00ED0593" w14:paraId="49BD3C2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56AB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C11A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Шаронова Анастасия Геннадьевна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0DA4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11AF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«Морозко»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.П</w:t>
            </w:r>
            <w:proofErr w:type="gram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риозерный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Надымского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района»</w:t>
            </w:r>
          </w:p>
        </w:tc>
      </w:tr>
      <w:tr w:rsidR="00ED0593" w14:paraId="3025899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1B8C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CE56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Шевченко Наталья Витальевна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721C" w14:textId="77777777" w:rsidR="00ED0593" w:rsidRDefault="00ED0593">
            <w:pPr>
              <w:tabs>
                <w:tab w:val="left" w:pos="426"/>
              </w:tabs>
              <w:jc w:val="both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9735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общеобразовательное учреждение «Заполярная средняя общеобразовательная школа»</w:t>
            </w:r>
          </w:p>
        </w:tc>
      </w:tr>
      <w:tr w:rsidR="00ED0593" w14:paraId="1AB508C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D6989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7F45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Шиханова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Анна Викторовна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D2D04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E013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муниципальное общеобразовательное учреждение «Средняя общеобразовательная школа №3 </w:t>
            </w: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г</w:t>
            </w:r>
            <w:proofErr w:type="gram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.Н</w:t>
            </w:r>
            <w:proofErr w:type="gram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адыма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»</w:t>
            </w:r>
          </w:p>
        </w:tc>
      </w:tr>
      <w:tr w:rsidR="00ED0593" w14:paraId="6EC5147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85E6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8698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Шмунк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Ольга Владимировна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5E5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29B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«Журавленок»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5E3A3D2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0280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B5627" w14:textId="77777777" w:rsidR="00ED0593" w:rsidRDefault="00ED0593">
            <w:pPr>
              <w:tabs>
                <w:tab w:val="left" w:pos="426"/>
              </w:tabs>
              <w:rPr>
                <w:rFonts w:ascii="PT Astra Serif" w:hAnsi="PT Astra Serif" w:cs="Times New Roman"/>
                <w:bCs/>
                <w:sz w:val="26"/>
                <w:szCs w:val="26"/>
                <w:lang w:eastAsia="ar-SA"/>
              </w:rPr>
            </w:pPr>
            <w:proofErr w:type="spellStart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Шуть</w:t>
            </w:r>
            <w:proofErr w:type="spellEnd"/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 xml:space="preserve"> Олеся Сергеевна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DAF3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Style w:val="af3"/>
                <w:rFonts w:ascii="PT Astra Serif" w:hAnsi="PT Astra Serif"/>
                <w:b w:val="0"/>
                <w:sz w:val="26"/>
                <w:szCs w:val="26"/>
              </w:rPr>
              <w:t>учитель-логопед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92B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дошкольное образовательное учреждение «Детский сад «Журавленок»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.Н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адыма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38EC2E4C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72A9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 w:hint="eastAsia"/>
                <w:b/>
                <w:bCs/>
                <w:sz w:val="26"/>
                <w:szCs w:val="26"/>
              </w:rPr>
            </w:pPr>
          </w:p>
          <w:p w14:paraId="4BC0A7A4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Тазовский район</w:t>
            </w:r>
          </w:p>
        </w:tc>
      </w:tr>
      <w:tr w:rsidR="00ED0593" w14:paraId="4A3B74B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ECC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7FF5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Печникова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Наталия Николаевна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9C8E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F2CC" w14:textId="77777777" w:rsidR="00ED0593" w:rsidRDefault="00ED0593">
            <w:pPr>
              <w:rPr>
                <w:rFonts w:ascii="PT Astra Serif" w:hAnsi="PT Astra Serif"/>
                <w:color w:val="FF0000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 образовательное учреждение детский сад «Оленёнок»</w:t>
            </w:r>
          </w:p>
        </w:tc>
      </w:tr>
      <w:tr w:rsidR="00ED0593" w14:paraId="1102144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A87F2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3078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Халилова Юлия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Ильбековна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65878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A42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средняя общеобразовательная школа</w:t>
            </w:r>
          </w:p>
        </w:tc>
      </w:tr>
      <w:tr w:rsidR="00ED0593" w14:paraId="15FEB2F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FE246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8570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Шилова Елена Юрьевна 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0230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педагог-психолог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A75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средняя общеобразовательная школа</w:t>
            </w:r>
          </w:p>
        </w:tc>
      </w:tr>
      <w:tr w:rsidR="00ED0593" w14:paraId="51070BB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17E1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04A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Лапсуй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Юлия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Лумбовна</w:t>
            </w:r>
            <w:proofErr w:type="spellEnd"/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871E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социальный педагог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57FB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казенное общеобразовательное учреждение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 среднего общего образования</w:t>
            </w:r>
          </w:p>
        </w:tc>
      </w:tr>
      <w:tr w:rsidR="00ED0593" w14:paraId="16AA187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9CCB8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F62C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Суханова Ирина Викторовна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CF4A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3C49A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казенное общеобразовательное учреждение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Тазовская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 среднего общего образования</w:t>
            </w:r>
          </w:p>
        </w:tc>
      </w:tr>
      <w:tr w:rsidR="00ED0593" w14:paraId="37C26FB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7DBB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62E3F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Хасматулина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Ольга Владимировна 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136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методист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710A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дополнительного образования «Тазовский районный Дом творчества»</w:t>
            </w:r>
          </w:p>
        </w:tc>
      </w:tr>
      <w:tr w:rsidR="00ED0593" w14:paraId="67F8B46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91B9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A376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Глушко Сергей Сергеевич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D4CE8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C20F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Газ-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Салинская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средняя общеобразовательная школа</w:t>
            </w:r>
          </w:p>
        </w:tc>
      </w:tr>
      <w:tr w:rsidR="00ED0593" w14:paraId="777E601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D171A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C11D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Ханьжина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Ольга Юрьевна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62C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F578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Газ-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Салинская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средняя общеобразовательная школа</w:t>
            </w:r>
          </w:p>
        </w:tc>
      </w:tr>
      <w:tr w:rsidR="00ED0593" w14:paraId="699D159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A1299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5E4F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Андреева Валентина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Нассовна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6D7AA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5BD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Находкинская школа-интернат начального общего образования</w:t>
            </w:r>
          </w:p>
        </w:tc>
      </w:tr>
      <w:tr w:rsidR="00ED0593" w14:paraId="1037984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EF56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99E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Ядне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Виктория</w:t>
            </w:r>
          </w:p>
          <w:p w14:paraId="6FB7D65B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Игоревна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75E0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7E94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Находкинская школа-интернат начального общего образования</w:t>
            </w:r>
          </w:p>
        </w:tc>
      </w:tr>
      <w:tr w:rsidR="00ED0593" w14:paraId="0E7A1A3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E11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FF6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Салиндер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Олеся Семеновна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BF8E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850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Находкинская школа-интернат начального общего образования</w:t>
            </w:r>
          </w:p>
        </w:tc>
      </w:tr>
      <w:tr w:rsidR="00ED0593" w14:paraId="54A501A3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4E94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 w:hint="eastAsia"/>
                <w:bCs/>
                <w:sz w:val="26"/>
                <w:szCs w:val="26"/>
              </w:rPr>
            </w:pPr>
          </w:p>
          <w:p w14:paraId="19CC7B5B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г. Ноябрьск</w:t>
            </w:r>
          </w:p>
        </w:tc>
      </w:tr>
      <w:tr w:rsidR="00ED0593" w14:paraId="418B19B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CB12A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8821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Афанасенко Анастасия Евгеньевна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14BC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социальный педагог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335C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№13 с углубленным изучением предметов эстетического цикла» муниципального образования город Ноябрьск</w:t>
            </w:r>
          </w:p>
        </w:tc>
      </w:tr>
      <w:tr w:rsidR="00ED0593" w14:paraId="7A7D86D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DA99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FC8A5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Батталова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Гульчачак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Марсельевна</w:t>
            </w:r>
            <w:proofErr w:type="spellEnd"/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2A18" w14:textId="77777777" w:rsidR="00ED0593" w:rsidRDefault="00ED0593">
            <w:pPr>
              <w:rPr>
                <w:rFonts w:ascii="PT Astra Serif" w:hAnsi="PT Astra Serif" w:cs="Arial"/>
                <w:color w:val="111111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D7DA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№13 с углубленным изучением предметов эстетического цикла» муниципального образования город Ноябрьск</w:t>
            </w:r>
          </w:p>
        </w:tc>
      </w:tr>
      <w:tr w:rsidR="00ED0593" w14:paraId="06D173F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7665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9DDD4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Богданова Регина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Рафаилевна</w:t>
            </w:r>
            <w:proofErr w:type="spellEnd"/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DF63" w14:textId="77777777" w:rsidR="00ED0593" w:rsidRDefault="00ED0593">
            <w:pPr>
              <w:ind w:left="-38" w:right="-99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воспитатель </w:t>
            </w:r>
          </w:p>
          <w:p w14:paraId="3359BCD8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E892E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«Ручеёк» муниципального образования город Ноябрьск</w:t>
            </w:r>
          </w:p>
        </w:tc>
      </w:tr>
      <w:tr w:rsidR="00ED0593" w14:paraId="6DADEE0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A4CC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4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E653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Быстрова Татьяна Владимировна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0CB2F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731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 общеобразовательное учреждение «Средняя общеобразовательная школа </w:t>
            </w:r>
            <w:r>
              <w:rPr>
                <w:rFonts w:ascii="PT Astra Serif" w:hAnsi="PT Astra Serif"/>
                <w:sz w:val="26"/>
                <w:szCs w:val="26"/>
              </w:rPr>
              <w:lastRenderedPageBreak/>
              <w:t>№14» муниципального образования город Ноябрьск</w:t>
            </w:r>
          </w:p>
        </w:tc>
      </w:tr>
      <w:tr w:rsidR="00ED0593" w14:paraId="3CDAF31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67E2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5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1766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Венская Антонина Александровна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9D24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D35EF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«Снегурочка» муниципального образования город Ноябрьск</w:t>
            </w:r>
          </w:p>
        </w:tc>
      </w:tr>
      <w:tr w:rsidR="00ED0593" w14:paraId="5030D92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C3DA1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0A88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Винницкая Тамара Григорьевна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1A9FF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36405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№5» муниципального образования город Ноябрьск</w:t>
            </w:r>
          </w:p>
        </w:tc>
      </w:tr>
      <w:tr w:rsidR="00ED0593" w14:paraId="2A3506E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7B23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7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D7BC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Гапонюк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Елена Николаевна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74866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49B1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>муниципальное бюджетное дошкольное образовательное учреждение «Волошка» муниципального образования город Ноябрьск</w:t>
            </w:r>
          </w:p>
        </w:tc>
      </w:tr>
      <w:tr w:rsidR="00ED0593" w14:paraId="447EF4B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CD93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8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5691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Геркула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Инна Владимировна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F489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  <w:r>
              <w:rPr>
                <w:rFonts w:ascii="PT Astra Serif" w:hAnsi="PT Astra Serif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8E8FD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>муниципальное бюджетное дошкольное образовательное учреждение «Ласточка» муниципального образования город Ноябрьск</w:t>
            </w:r>
          </w:p>
        </w:tc>
      </w:tr>
      <w:tr w:rsidR="00ED0593" w14:paraId="7D78997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1E20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9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08A31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Главан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Елена Анатольевна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481A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E02B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>муниципальное бюджетное дошкольное образовательное учреждение «Ромашка» муниципального образования город Ноябрьск</w:t>
            </w:r>
          </w:p>
        </w:tc>
      </w:tr>
      <w:tr w:rsidR="00ED0593" w14:paraId="4AEB401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4BE95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10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04EA" w14:textId="77777777" w:rsidR="00ED0593" w:rsidRDefault="00ED0593">
            <w:pPr>
              <w:ind w:right="-108"/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Горбунова Тамара Викторовна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53FB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AF41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>муниципальное бюджетное дошкольное образовательное учреждение «Аленький цветочек» муниципального образования город Ноябрьск</w:t>
            </w:r>
          </w:p>
        </w:tc>
      </w:tr>
      <w:tr w:rsidR="00ED0593" w14:paraId="7FF95A3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3070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11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105B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Демьян Людмила Анатольевна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3A77" w14:textId="77777777" w:rsidR="00ED0593" w:rsidRDefault="00ED0593">
            <w:pPr>
              <w:ind w:right="-108"/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  <w:p w14:paraId="4C79C50A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FA5B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</w:t>
            </w:r>
            <w:r>
              <w:rPr>
                <w:rFonts w:ascii="PT Astra Serif" w:hAnsi="PT Astra Serif" w:cs="Arial"/>
                <w:sz w:val="26"/>
                <w:szCs w:val="26"/>
              </w:rPr>
              <w:t>Гимназия №1</w:t>
            </w:r>
            <w:r>
              <w:rPr>
                <w:rFonts w:ascii="PT Astra Serif" w:hAnsi="PT Astra Serif"/>
                <w:sz w:val="26"/>
                <w:szCs w:val="26"/>
              </w:rPr>
              <w:t>» муниципального образования город Ноябрьск</w:t>
            </w:r>
          </w:p>
        </w:tc>
      </w:tr>
      <w:tr w:rsidR="00ED0593" w14:paraId="384E5DC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6ABDA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12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B82C4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Зиангирова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Нурида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Салиховна</w:t>
            </w:r>
            <w:proofErr w:type="spellEnd"/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4785D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A557D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№5» муниципального образования город Ноябрьск</w:t>
            </w:r>
          </w:p>
        </w:tc>
      </w:tr>
      <w:tr w:rsidR="00ED0593" w14:paraId="41B6F7D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5136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13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62E1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Зинина Лилия Владимировна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D188B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7F4A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№5» муниципального образования город Ноябрьск</w:t>
            </w:r>
          </w:p>
        </w:tc>
      </w:tr>
      <w:tr w:rsidR="00ED0593" w14:paraId="5279DA1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21FD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14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7BECD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Казыева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Виктория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Ринатовна</w:t>
            </w:r>
            <w:proofErr w:type="spellEnd"/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9AC9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1E277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 общеобразовательное учреждение «Средняя общеобразовательная школа </w:t>
            </w:r>
            <w:r>
              <w:rPr>
                <w:rFonts w:ascii="PT Astra Serif" w:hAnsi="PT Astra Serif"/>
                <w:sz w:val="26"/>
                <w:szCs w:val="26"/>
              </w:rPr>
              <w:lastRenderedPageBreak/>
              <w:t>№3» муниципального образования город Ноябрьск</w:t>
            </w:r>
          </w:p>
        </w:tc>
      </w:tr>
      <w:tr w:rsidR="00ED0593" w14:paraId="23EF552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00C01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15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5AEE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Киреева Наталия Игоревна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2AC2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F4D90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№8» муниципального образования город Ноябрьск</w:t>
            </w:r>
          </w:p>
        </w:tc>
      </w:tr>
      <w:tr w:rsidR="00ED0593" w14:paraId="15625E9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33E1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16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0FBD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Ключкина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Юлия Николаевна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86B2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социальный педагог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E4DFB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№14» муниципального образования город Ноябрьск</w:t>
            </w:r>
          </w:p>
        </w:tc>
      </w:tr>
      <w:tr w:rsidR="00ED0593" w14:paraId="38C32D5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2A5FB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17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8F10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Колтакова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Юлия Петровна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B1C79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289F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№12» муниципального образования город Ноябрьск</w:t>
            </w:r>
          </w:p>
        </w:tc>
      </w:tr>
      <w:tr w:rsidR="00ED0593" w14:paraId="322CECF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FF4D8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18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0D4D1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Конюхова Светлана Витальевна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1214D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77CD6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>муниципальное бюджетное дошкольное образовательное учреждение «Белоснежка» муниципального образования город Ноябрьск</w:t>
            </w:r>
          </w:p>
        </w:tc>
      </w:tr>
      <w:tr w:rsidR="00ED0593" w14:paraId="1A5BF92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B32B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19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83563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Куджаева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Сильвия Рустамовна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FCB8" w14:textId="77777777" w:rsidR="00ED0593" w:rsidRDefault="00ED0593">
            <w:pPr>
              <w:ind w:right="-108"/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  <w:p w14:paraId="368FF769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4572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№6» муниципального образования город Ноябрьск</w:t>
            </w:r>
          </w:p>
        </w:tc>
      </w:tr>
      <w:tr w:rsidR="00ED0593" w14:paraId="2E5BF9D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7B92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20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E714B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Куфина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Светлана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Евгениевна</w:t>
            </w:r>
            <w:proofErr w:type="spellEnd"/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419B" w14:textId="77777777" w:rsidR="00ED0593" w:rsidRDefault="00ED0593">
            <w:pPr>
              <w:ind w:right="-108"/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  <w:p w14:paraId="747ABEC8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F8F1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№9» муниципального образования город Ноябрьск</w:t>
            </w:r>
          </w:p>
        </w:tc>
      </w:tr>
      <w:tr w:rsidR="00ED0593" w14:paraId="4AD05F8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B6640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21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E55E2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Логинова Ирина Анатольевна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6E28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D112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</w:t>
            </w:r>
            <w:r>
              <w:rPr>
                <w:rFonts w:ascii="PT Astra Serif" w:hAnsi="PT Astra Serif" w:cs="Arial"/>
                <w:sz w:val="26"/>
                <w:szCs w:val="26"/>
              </w:rPr>
              <w:t>Гимназия №1</w:t>
            </w:r>
            <w:r>
              <w:rPr>
                <w:rFonts w:ascii="PT Astra Serif" w:hAnsi="PT Astra Serif"/>
                <w:sz w:val="26"/>
                <w:szCs w:val="26"/>
              </w:rPr>
              <w:t>» муниципального образования город Ноябрьск</w:t>
            </w:r>
          </w:p>
        </w:tc>
      </w:tr>
      <w:tr w:rsidR="00ED0593" w14:paraId="489D651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D9C87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22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C2C1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Лоренц Ирина Викторовна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4C8A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2F97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№3» муниципального образования город Ноябрьск</w:t>
            </w:r>
          </w:p>
        </w:tc>
      </w:tr>
      <w:tr w:rsidR="00ED0593" w14:paraId="03C1339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BD6E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23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F06E4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Маллаева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Гури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Керимовна</w:t>
            </w:r>
            <w:proofErr w:type="spellEnd"/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422D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A107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>муниципальное автономное дошкольное образовательное учреждение «Машенька» муниципального образования город Ноябрьск</w:t>
            </w:r>
          </w:p>
        </w:tc>
      </w:tr>
      <w:tr w:rsidR="00ED0593" w14:paraId="5C22306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48AC9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24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D0893" w14:textId="77777777" w:rsidR="00ED0593" w:rsidRDefault="00ED0593">
            <w:pPr>
              <w:ind w:right="-108"/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Мартынюк Оксана Анатольевна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EDB26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учитель-логопед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2249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 xml:space="preserve">муниципальное автономное дошкольное образовательное учреждение «Золушка» </w:t>
            </w: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lastRenderedPageBreak/>
              <w:t>муниципального образования город Ноябрьск</w:t>
            </w:r>
          </w:p>
        </w:tc>
      </w:tr>
      <w:tr w:rsidR="00ED0593" w14:paraId="5683421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87A46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25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79D82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Мирсанова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Ирина Анатольевна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2420B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C7438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>муниципальное бюджетное дошкольное образовательное учреждение «Ромашка» муниципального образования город Ноябрьск</w:t>
            </w:r>
          </w:p>
        </w:tc>
      </w:tr>
      <w:tr w:rsidR="00ED0593" w14:paraId="1112829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2E1A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26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4D93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Мишина Галина Владимировна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C7BC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04E23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№13 с углубленным изучением предметов эстетического цикла» муниципального образования город Ноябрьск</w:t>
            </w:r>
          </w:p>
        </w:tc>
      </w:tr>
      <w:tr w:rsidR="00ED0593" w14:paraId="69C85E7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78CBB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27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A12D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Мовчанюк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Татьяна Федоровна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FA83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5226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«Ручеёк» муниципального образования город Ноябрьск</w:t>
            </w:r>
          </w:p>
        </w:tc>
      </w:tr>
      <w:tr w:rsidR="00ED0593" w14:paraId="650141B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9D5A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28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6B86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Моденова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Светлана Геннадьевна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C7C0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AE2F3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>муниципальное бюджетное дошкольное образовательное учреждение «Ромашка» муниципального образования город Ноябрьск</w:t>
            </w:r>
          </w:p>
        </w:tc>
      </w:tr>
      <w:tr w:rsidR="00ED0593" w14:paraId="2449E52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0795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29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6D3DE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Плевачук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Алина Игоревна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C57C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1E14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№10 с углубленным изучением физики и технических дисциплин» муниципального образования город Ноябрьск</w:t>
            </w:r>
          </w:p>
        </w:tc>
      </w:tr>
      <w:tr w:rsidR="00ED0593" w14:paraId="0EE150D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7EDC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30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8867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Полякова Людмила Ивановна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A005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учитель-логопед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E066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>муниципальное бюджетное дошкольное образовательное учреждение «Колокольчик» муниципального образования город Ноябрьск</w:t>
            </w:r>
          </w:p>
        </w:tc>
      </w:tr>
      <w:tr w:rsidR="00ED0593" w14:paraId="6058236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73340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31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614B6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Рачинская Ольга Дмитриевна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6AB3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3408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№6» муниципального образования город Ноябрьск</w:t>
            </w:r>
          </w:p>
        </w:tc>
      </w:tr>
      <w:tr w:rsidR="00ED0593" w14:paraId="79107DE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2C9B6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32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13CB" w14:textId="77777777" w:rsidR="00ED0593" w:rsidRDefault="00ED0593">
            <w:pPr>
              <w:ind w:right="-108"/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Романова Нина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Идрисовна</w:t>
            </w:r>
            <w:proofErr w:type="spellEnd"/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5A4A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1B95B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>муниципальное бюджетное дошкольное образовательное учреждение «Колокольчик» муниципального образования город Ноябрьск</w:t>
            </w:r>
          </w:p>
        </w:tc>
      </w:tr>
      <w:tr w:rsidR="00ED0593" w14:paraId="75C9307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AFFB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33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F85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Титова Анна</w:t>
            </w:r>
          </w:p>
          <w:p w14:paraId="362CF860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Сергеевна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13B89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5ED9B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t xml:space="preserve">муниципальное автономное дошкольное образовательное учреждение «Колобок» муниципального образования город </w:t>
            </w:r>
            <w:r>
              <w:rPr>
                <w:rFonts w:ascii="PT Astra Serif" w:hAnsi="PT Astra Serif" w:cs="Arial"/>
                <w:color w:val="111111"/>
                <w:sz w:val="26"/>
                <w:szCs w:val="26"/>
              </w:rPr>
              <w:lastRenderedPageBreak/>
              <w:t>Ноябрьск</w:t>
            </w:r>
          </w:p>
        </w:tc>
      </w:tr>
      <w:tr w:rsidR="00ED0593" w14:paraId="73C2C97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56C9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lastRenderedPageBreak/>
              <w:t>34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410D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Тростянчук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Андрей Петрович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65601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4CBE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</w:t>
            </w:r>
            <w:r>
              <w:rPr>
                <w:rFonts w:ascii="PT Astra Serif" w:hAnsi="PT Astra Serif" w:cs="Arial"/>
                <w:sz w:val="26"/>
                <w:szCs w:val="26"/>
              </w:rPr>
              <w:t>Гимназия №1</w:t>
            </w:r>
            <w:r>
              <w:rPr>
                <w:rFonts w:ascii="PT Astra Serif" w:hAnsi="PT Astra Serif"/>
                <w:sz w:val="26"/>
                <w:szCs w:val="26"/>
              </w:rPr>
              <w:t>» муниципального образования город Ноябрьск</w:t>
            </w:r>
          </w:p>
        </w:tc>
      </w:tr>
      <w:tr w:rsidR="00ED0593" w14:paraId="7CA3278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067F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35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DF0F5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Фаизов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Денис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Раилевич</w:t>
            </w:r>
            <w:proofErr w:type="spellEnd"/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1B109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16B6D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№9» муниципального образования город Ноябрьск</w:t>
            </w:r>
          </w:p>
        </w:tc>
      </w:tr>
      <w:tr w:rsidR="00ED0593" w14:paraId="0028708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0A50A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36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2442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Чикирдина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Татьяна Викторовна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D796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учитель-логопед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66A4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«Ручеёк» муниципального образования город Ноябрьск</w:t>
            </w:r>
          </w:p>
        </w:tc>
      </w:tr>
      <w:tr w:rsidR="00ED0593" w14:paraId="7E1650A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BC4C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37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E78BF" w14:textId="77777777" w:rsidR="00ED0593" w:rsidRDefault="00ED0593">
            <w:pPr>
              <w:ind w:right="-108"/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Шевцова Евгения Владимировна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ADDAD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08B7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«Аленький цветочек» муниципального образования город Ноябрьск</w:t>
            </w:r>
          </w:p>
        </w:tc>
      </w:tr>
      <w:tr w:rsidR="00ED0593" w14:paraId="4085E9B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564E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38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C721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Шестаков Данила Анатольевич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F9D4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26BC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автономное общеобразовательное учреждение «Средняя общеобразовательная школа №2 с углубленным изучением иностранных языков» муниципального образования город Ноябрьск</w:t>
            </w:r>
          </w:p>
        </w:tc>
      </w:tr>
      <w:tr w:rsidR="00ED0593" w14:paraId="15C73F8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EF37" w14:textId="77777777" w:rsidR="00ED0593" w:rsidRDefault="00ED0593">
            <w:pPr>
              <w:tabs>
                <w:tab w:val="left" w:pos="709"/>
                <w:tab w:val="left" w:pos="851"/>
              </w:tabs>
              <w:jc w:val="both"/>
              <w:rPr>
                <w:rFonts w:ascii="PT Astra Serif" w:hAnsi="PT Astra Serif" w:cs="Times New Roman"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sz w:val="26"/>
                <w:szCs w:val="26"/>
              </w:rPr>
              <w:t>39</w:t>
            </w:r>
          </w:p>
        </w:tc>
        <w:tc>
          <w:tcPr>
            <w:tcW w:w="2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CF3BC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Шкарбалюк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Ольга Валериевна</w:t>
            </w:r>
          </w:p>
        </w:tc>
        <w:tc>
          <w:tcPr>
            <w:tcW w:w="23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5CB9" w14:textId="77777777" w:rsidR="00ED0593" w:rsidRDefault="00ED0593">
            <w:pPr>
              <w:ind w:right="-108"/>
              <w:rPr>
                <w:rFonts w:ascii="PT Astra Serif" w:hAnsi="PT Astra Serif" w:cs="Arial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  <w:p w14:paraId="7C14EE7C" w14:textId="77777777" w:rsidR="00ED0593" w:rsidRDefault="00ED0593">
            <w:pPr>
              <w:rPr>
                <w:rFonts w:ascii="PT Astra Serif" w:hAnsi="PT Astra Serif" w:cs="Arial"/>
                <w:sz w:val="26"/>
                <w:szCs w:val="26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FD9D" w14:textId="77777777" w:rsidR="00ED0593" w:rsidRDefault="00ED0593">
            <w:pPr>
              <w:ind w:right="-36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 общеобразовательное учреждение «Средняя общеобразовательная школа №10 с углубленным изучением физики и технических дисциплин» муниципального образования город Ноябрьск</w:t>
            </w:r>
          </w:p>
        </w:tc>
      </w:tr>
      <w:tr w:rsidR="00ED0593" w14:paraId="114570FF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39E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 w:hint="eastAsia"/>
                <w:b/>
                <w:bCs/>
                <w:sz w:val="26"/>
                <w:szCs w:val="26"/>
              </w:rPr>
            </w:pPr>
          </w:p>
          <w:p w14:paraId="1D02D8D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г. Новый Уренгой</w:t>
            </w:r>
          </w:p>
        </w:tc>
      </w:tr>
      <w:tr w:rsidR="00ED0593" w14:paraId="32B4977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CA5A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C84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Карпачева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Лариса Ивановна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A9C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257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14:paraId="73843A11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«Средняя школа № 11»</w:t>
            </w:r>
          </w:p>
        </w:tc>
      </w:tr>
      <w:tr w:rsidR="00ED0593" w14:paraId="6FC1EE4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4CE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55F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Проневич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Роман Владимирович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CB2BB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8D38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14:paraId="3BB37CA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«Средняя школа № 11»</w:t>
            </w:r>
          </w:p>
        </w:tc>
      </w:tr>
      <w:tr w:rsidR="00ED0593" w14:paraId="3E64B16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005CB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267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Пермяков Анатолий Михайлович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AED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975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Гимназия</w:t>
            </w:r>
          </w:p>
        </w:tc>
      </w:tr>
      <w:tr w:rsidR="00ED0593" w14:paraId="4A7682D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6C39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A456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Козориз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Вячеслав Петрович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808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1459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«Средняя школа имени Д.И.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Коротчаева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01851E8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A68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722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Жемчужникова Светлана Анатольевна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4894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079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«Средняя школа имени Д.И.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Коротчаева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7BDC95C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EAB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9DB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Федоренко Надежда Федоровна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157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  <w:p w14:paraId="4A7FB24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0AA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14:paraId="23EDFBA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«Средняя школа № 16»</w:t>
            </w:r>
          </w:p>
        </w:tc>
      </w:tr>
      <w:tr w:rsidR="00ED0593" w14:paraId="0242C11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D825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F02A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Янушек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Галина Георгиевна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443D" w14:textId="77777777" w:rsidR="00ED0593" w:rsidRDefault="00ED0593">
            <w:pPr>
              <w:tabs>
                <w:tab w:val="left" w:pos="360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учитель-логопед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AAED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дошкольного образовательное учреждение «Детский сад «Гнездышко»</w:t>
            </w:r>
            <w:proofErr w:type="gramEnd"/>
          </w:p>
        </w:tc>
      </w:tr>
      <w:tr w:rsidR="00ED0593" w14:paraId="0667E03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6EF7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D8D1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Максимова Наталья Алексеевна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623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63D3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«Снегурочка»</w:t>
            </w:r>
          </w:p>
        </w:tc>
      </w:tr>
      <w:tr w:rsidR="00ED0593" w14:paraId="08EF156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96E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94932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Калугина Наталья Владимировна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9EEF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220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«Снегурочка»</w:t>
            </w:r>
          </w:p>
        </w:tc>
      </w:tr>
      <w:tr w:rsidR="00ED0593" w14:paraId="4DDA7AD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58548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0C12" w14:textId="77777777" w:rsidR="00ED0593" w:rsidRDefault="00ED0593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Лавренчук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Людмила Сергеевна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7047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929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общеобразовательное учреждение «Средняя школа «Земля родная»</w:t>
            </w:r>
          </w:p>
        </w:tc>
      </w:tr>
      <w:tr w:rsidR="00ED0593" w14:paraId="20BD3DBF" w14:textId="77777777" w:rsidTr="00ED0593">
        <w:trPr>
          <w:trHeight w:val="412"/>
        </w:trPr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BD2F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1928F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Баисова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Ираида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Насиповна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53A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педагог-организатор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60D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 школа №8»</w:t>
            </w:r>
          </w:p>
        </w:tc>
      </w:tr>
      <w:tr w:rsidR="00ED0593" w14:paraId="66AC1C0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6799E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62D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Данильченко Елена Викторовна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08DAD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E8D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 школа №8»</w:t>
            </w:r>
          </w:p>
        </w:tc>
      </w:tr>
      <w:tr w:rsidR="00ED0593" w14:paraId="65C77B3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1568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B2C3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Спринская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Наталья Владимировна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45E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145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дошкольное образовательное учреждение «Детский сад «Загадка»</w:t>
            </w:r>
          </w:p>
        </w:tc>
      </w:tr>
      <w:tr w:rsidR="00ED0593" w14:paraId="472BAF1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EC18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212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Морозова Елена Юрьевна 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538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EF4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14:paraId="47C762F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«Средняя школа № 5»</w:t>
            </w:r>
          </w:p>
        </w:tc>
      </w:tr>
      <w:tr w:rsidR="00ED0593" w14:paraId="258F086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C7C9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551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Карасова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Марзият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Ибрагимовна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542E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5435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14:paraId="61E4E76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«Средняя школа № 5»</w:t>
            </w:r>
          </w:p>
        </w:tc>
      </w:tr>
      <w:tr w:rsidR="00ED0593" w14:paraId="39EEB7F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14B8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4F2A" w14:textId="77777777" w:rsidR="00ED0593" w:rsidRDefault="00ED0593">
            <w:pPr>
              <w:spacing w:line="276" w:lineRule="auto"/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Багаутдинова</w:t>
            </w:r>
            <w:proofErr w:type="spellEnd"/>
          </w:p>
          <w:p w14:paraId="4E18BEEC" w14:textId="77777777" w:rsidR="00ED0593" w:rsidRDefault="00ED0593">
            <w:pP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Лилия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Рефисовна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3436" w14:textId="77777777" w:rsidR="00ED0593" w:rsidRDefault="00ED0593">
            <w:pP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CB23D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автономное учреждение дополнительного образования «Межшкольный учебный комбинат «Эврика»</w:t>
            </w:r>
          </w:p>
        </w:tc>
      </w:tr>
      <w:tr w:rsidR="00ED0593" w14:paraId="6CE5513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41E2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8F9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Просвиряк</w:t>
            </w:r>
            <w:proofErr w:type="spellEnd"/>
          </w:p>
          <w:p w14:paraId="21953EC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Любовь Петровна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A84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3281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автономное учреждение дополнительного образования «Межшкольный учебный комбинат «Эврика»</w:t>
            </w:r>
          </w:p>
        </w:tc>
      </w:tr>
      <w:tr w:rsidR="00ED0593" w14:paraId="443901E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B5E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0967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Ильинова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14:paraId="3C998DE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Наталья Анатольевна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EC4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9E73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дошкольное образовательное учреждение «Мальвина»</w:t>
            </w:r>
          </w:p>
        </w:tc>
      </w:tr>
      <w:tr w:rsidR="00ED0593" w14:paraId="3E9DDC7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CBBC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D193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Афанасьева </w:t>
            </w:r>
          </w:p>
          <w:p w14:paraId="7349CBE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Наталья Владимировна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0D63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66F0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дошкольное образовательное учреждение «Мальвина»</w:t>
            </w:r>
          </w:p>
        </w:tc>
      </w:tr>
      <w:tr w:rsidR="00ED0593" w14:paraId="1FB287C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D6A3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20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A0C65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Ногаева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  <w:p w14:paraId="163A6F1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Разия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Мавсаровна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42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  <w:p w14:paraId="3B42F8B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D834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«Руслан»</w:t>
            </w:r>
          </w:p>
        </w:tc>
      </w:tr>
      <w:tr w:rsidR="00ED0593" w14:paraId="3CBA597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75C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21C0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Кумратова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Бела 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Тахировна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BA6A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  <w:p w14:paraId="07F1631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3BA2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«Руслан»</w:t>
            </w:r>
          </w:p>
        </w:tc>
      </w:tr>
      <w:tr w:rsidR="00ED0593" w14:paraId="675DC86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7138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1D9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Агайгельдиева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Гульнара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Умаровна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F3E7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E9B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14:paraId="1D5F2D6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«Средняя школа № 15»</w:t>
            </w:r>
          </w:p>
        </w:tc>
      </w:tr>
      <w:tr w:rsidR="00ED0593" w14:paraId="5062AB7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ADD3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2370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Стеблина Светлана Павловна 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6E18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8B6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дошкольное образовательное учреждение «Детский сад «Золотой петушок»</w:t>
            </w:r>
          </w:p>
        </w:tc>
      </w:tr>
      <w:tr w:rsidR="00ED0593" w14:paraId="7C85212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8F6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8C8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Абсатарова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Гульназ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Фаритовна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D111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B5CD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«Звездочка»</w:t>
            </w:r>
          </w:p>
        </w:tc>
      </w:tr>
      <w:tr w:rsidR="00ED0593" w14:paraId="2550DF7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DEC5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E53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Аджиева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Эльвира Муратовна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3011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DB68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«Звездочка»</w:t>
            </w:r>
          </w:p>
        </w:tc>
      </w:tr>
      <w:tr w:rsidR="00ED0593" w14:paraId="1588EDE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8CFF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F48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Мирзегасанова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Инга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Нарулаховна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4CF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8420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«Звездочка»</w:t>
            </w:r>
          </w:p>
        </w:tc>
      </w:tr>
      <w:tr w:rsidR="00ED0593" w14:paraId="4D62A1B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03D9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C6D8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Андреева  Эльвира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Ильдаровна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C741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D6E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</w:t>
            </w:r>
            <w:r>
              <w:rPr>
                <w:rFonts w:ascii="PT Astra Serif" w:hAnsi="PT Astra Serif"/>
                <w:sz w:val="26"/>
                <w:szCs w:val="26"/>
              </w:rPr>
              <w:t>«Берёзка»</w:t>
            </w:r>
          </w:p>
        </w:tc>
      </w:tr>
      <w:tr w:rsidR="00ED0593" w14:paraId="743CCDC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34ACA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908A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Забава Ирина Александровна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D4C9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pacing w:val="-2"/>
                <w:sz w:val="26"/>
                <w:szCs w:val="26"/>
              </w:rPr>
              <w:t>инструктор по физической культуре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8AC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Ивушка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1AC8DF6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F86C3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D2A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Рябова Татьяна Алексеевна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B85D8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pacing w:val="-2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A916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Ивушка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1F46B1C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F5B18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6780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Хисматуллина Виктория Геннадьевна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0D0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pacing w:val="-2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510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Ивушка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14C8DFA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855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A8D0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Гузик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Сергей Александрович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2C12" w14:textId="77777777" w:rsidR="00ED0593" w:rsidRDefault="00ED0593">
            <w:pPr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тренер - </w:t>
            </w:r>
          </w:p>
          <w:p w14:paraId="6131B48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преподаватель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D6B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 учреждение дополнительного образования «Детско-юношеская спортивная школа «Юность»</w:t>
            </w:r>
          </w:p>
        </w:tc>
      </w:tr>
      <w:tr w:rsidR="00ED0593" w14:paraId="08AA07F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834EC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3313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Муталипова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Оксана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Рамазановна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2B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B44C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образовательное учреждение дополнительного образования Дом детского творчества</w:t>
            </w:r>
          </w:p>
        </w:tc>
      </w:tr>
      <w:tr w:rsidR="00ED0593" w14:paraId="1CA24F9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F823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4484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Корнев Григорий Григорьевич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ED9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472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образовательное учреждение дополнительного образования Дом детского творчества</w:t>
            </w:r>
          </w:p>
        </w:tc>
      </w:tr>
      <w:tr w:rsidR="00ED0593" w14:paraId="4AE0C68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495C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34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283B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Федорова Наталья Станиславовна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361C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59B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образовательное учреждение дополнительного образования Дом детского творчества</w:t>
            </w:r>
          </w:p>
        </w:tc>
      </w:tr>
      <w:tr w:rsidR="00ED0593" w14:paraId="603632A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DFFD8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CCC2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Демин Игорь Владимирович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917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782F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</w:t>
            </w:r>
          </w:p>
          <w:p w14:paraId="2818F33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«Средняя школа № 17»</w:t>
            </w:r>
          </w:p>
        </w:tc>
      </w:tr>
      <w:tr w:rsidR="00ED0593" w14:paraId="6EC7B9F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360B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003C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Крючкова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Лилия Юрьевна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D196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061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дошкольное образовательное учреждение «Детский сад «Непоседы»</w:t>
            </w:r>
          </w:p>
        </w:tc>
      </w:tr>
      <w:tr w:rsidR="00ED0593" w14:paraId="4743F0C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5D3C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692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Лесниченко Ольга Владимировна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2B13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E684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Журавушка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243F524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88225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915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Цедрикова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Анастасия Викторовна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5B6E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5D4B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дошкольное образовательное учреждение детский сад «Калинка»</w:t>
            </w:r>
          </w:p>
        </w:tc>
      </w:tr>
      <w:tr w:rsidR="00ED0593" w14:paraId="4FB44C3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D5D9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CAE1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Петрова Елена</w:t>
            </w:r>
          </w:p>
          <w:p w14:paraId="323E798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Сергеевна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D29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  <w:p w14:paraId="56A1BA4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54A6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общеобразовательное учреждение «Средняя общеобразовательная школа №4 с углубленным изучением английского языка»</w:t>
            </w:r>
          </w:p>
        </w:tc>
      </w:tr>
      <w:tr w:rsidR="00ED0593" w14:paraId="33024DF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1BBF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E3D9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Сивков Александр</w:t>
            </w:r>
          </w:p>
          <w:p w14:paraId="110D7D1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Викторович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57F0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  <w:p w14:paraId="0F8B77F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25A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общеобразовательное учреждение «Средняя общеобразовательная школа №4 с углубленным изучением английского языка»</w:t>
            </w:r>
          </w:p>
        </w:tc>
      </w:tr>
      <w:tr w:rsidR="00ED0593" w14:paraId="18A8EA6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69FF9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4151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Чупахина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Татьяна</w:t>
            </w:r>
          </w:p>
          <w:p w14:paraId="5009A9C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Александровна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5D3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  <w:p w14:paraId="447F6D8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F71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общеобразовательное учреждение «Средняя общеобразовательная школа №4 с углубленным изучением английского языка»</w:t>
            </w:r>
          </w:p>
        </w:tc>
      </w:tr>
      <w:tr w:rsidR="00ED0593" w14:paraId="4FB7FA3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0C8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A471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Резник Александр Владимирович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721B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3ED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«Кадетская средняя общеобразовательная школа имени Героя РФ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В.И.Шарпатова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16FA603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20D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E70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Шарапов Тимур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Фархатович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640C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0CDF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«Кадетская средняя общеобразовательная школа имени Героя РФ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В.И.Шарпатова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5F75091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AC008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AB6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Гамзатова Джамиля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Рамазановна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669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407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Семицветик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6F0D3C8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F06E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6787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Долгополова Надежда Владимировна 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8322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музыкальный руководитель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534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дошкольное образовательное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учреждение «Детский сад «Солнышко»</w:t>
            </w:r>
          </w:p>
        </w:tc>
      </w:tr>
      <w:tr w:rsidR="00ED0593" w14:paraId="4213818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466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46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DA8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Тавлуева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Гозель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Исмаиловна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2EDA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музыкальный руководитель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397C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«Солнышко»</w:t>
            </w:r>
          </w:p>
        </w:tc>
      </w:tr>
      <w:tr w:rsidR="00ED0593" w14:paraId="479424E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D84D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1F2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Гаммель</w:t>
            </w:r>
            <w:proofErr w:type="spell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Мария Владимировна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74E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музыкальный руководитель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EE2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муниципальное автономное дошкольное образовательное учреждение «Детский сад «Ручеек»</w:t>
            </w:r>
          </w:p>
        </w:tc>
      </w:tr>
      <w:tr w:rsidR="00ED0593" w14:paraId="6181881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811E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756E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Низамова</w:t>
            </w:r>
            <w:proofErr w:type="spell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Лейсан</w:t>
            </w:r>
            <w:proofErr w:type="spell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Мадехатовна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EFF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81CB1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муниципальное автономное дошкольное образовательное учреждение «Детский сад «Ручеек»</w:t>
            </w:r>
          </w:p>
        </w:tc>
      </w:tr>
      <w:tr w:rsidR="00ED0593" w14:paraId="641B057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ED9BC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D30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Шепиева</w:t>
            </w:r>
            <w:proofErr w:type="spell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Наида</w:t>
            </w:r>
            <w:proofErr w:type="spellEnd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Алевдиновна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2D5A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C62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муниципальное автономное дошкольное образовательное учреждение «Детский сад «Ручеек»</w:t>
            </w:r>
          </w:p>
        </w:tc>
      </w:tr>
      <w:tr w:rsidR="00ED0593" w14:paraId="11A49C3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4F5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984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Сайфина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Луиза</w:t>
            </w:r>
          </w:p>
          <w:p w14:paraId="71408813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Анисовна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2827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E45B2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«Лада»</w:t>
            </w:r>
          </w:p>
        </w:tc>
      </w:tr>
      <w:tr w:rsidR="00ED0593" w14:paraId="1DD76AB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A1963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CCD4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Шинкаренко Наталья Михайловна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B5E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E643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дошкольное образовательное учреждение «Центр развития ребенка - «Умка»</w:t>
            </w:r>
          </w:p>
        </w:tc>
      </w:tr>
      <w:tr w:rsidR="00ED0593" w14:paraId="2542B8D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4AD5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9CBE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Перьмякова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Татьяна Николаевна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124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музыкальный руководитель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C73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автономное дошкольное образовательное учреждение «Детский сад «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Виниклюзия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02FAE27B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CF80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 w:hint="eastAsia"/>
                <w:b/>
                <w:sz w:val="26"/>
                <w:szCs w:val="26"/>
              </w:rPr>
            </w:pPr>
          </w:p>
          <w:p w14:paraId="725A083C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b/>
                <w:sz w:val="26"/>
                <w:szCs w:val="26"/>
              </w:rPr>
              <w:t>.С</w:t>
            </w:r>
            <w:proofErr w:type="gramEnd"/>
            <w:r>
              <w:rPr>
                <w:rFonts w:ascii="PT Astra Serif" w:hAnsi="PT Astra Serif" w:cs="Times New Roman"/>
                <w:b/>
                <w:sz w:val="26"/>
                <w:szCs w:val="26"/>
              </w:rPr>
              <w:t>алехард</w:t>
            </w:r>
            <w:proofErr w:type="spellEnd"/>
          </w:p>
        </w:tc>
      </w:tr>
      <w:tr w:rsidR="00ED0593" w14:paraId="167C00B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F45BF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B204" w14:textId="77777777" w:rsidR="00ED0593" w:rsidRDefault="00ED0593">
            <w:pPr>
              <w:pStyle w:val="ac"/>
              <w:tabs>
                <w:tab w:val="left" w:pos="851"/>
              </w:tabs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Клишева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Светлана Владимировна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725" w14:textId="77777777" w:rsidR="00ED0593" w:rsidRDefault="00ED0593">
            <w:pPr>
              <w:pStyle w:val="ac"/>
              <w:tabs>
                <w:tab w:val="left" w:pos="851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E287" w14:textId="77777777" w:rsidR="00ED0593" w:rsidRDefault="00ED0593">
            <w:pPr>
              <w:pStyle w:val="ac"/>
              <w:tabs>
                <w:tab w:val="left" w:pos="851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автономное общеобразовательное учреждение «Средняя общеобразовательная школа № 1 имени Героя Советского Союза И.В.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Королькова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»</w:t>
            </w:r>
          </w:p>
        </w:tc>
      </w:tr>
      <w:tr w:rsidR="00ED0593" w14:paraId="6A4C55D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4B57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69AC" w14:textId="77777777" w:rsidR="00ED0593" w:rsidRDefault="00ED0593">
            <w:pPr>
              <w:pStyle w:val="ac"/>
              <w:tabs>
                <w:tab w:val="left" w:pos="851"/>
              </w:tabs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Шулинина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Марина Александровна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FB91D" w14:textId="77777777" w:rsidR="00ED0593" w:rsidRDefault="00ED0593">
            <w:pPr>
              <w:pStyle w:val="ac"/>
              <w:tabs>
                <w:tab w:val="left" w:pos="851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47E7" w14:textId="77777777" w:rsidR="00ED0593" w:rsidRDefault="00ED0593">
            <w:pPr>
              <w:pStyle w:val="ac"/>
              <w:tabs>
                <w:tab w:val="left" w:pos="851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автономное общеобразовательное учреждение «Средняя общеобразовательная школа № 1 имени Героя Советского Союза И.В.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Королькова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»</w:t>
            </w:r>
          </w:p>
        </w:tc>
      </w:tr>
      <w:tr w:rsidR="00ED0593" w14:paraId="13F68E7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DD53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56B0F" w14:textId="77777777" w:rsidR="00ED0593" w:rsidRDefault="00ED0593">
            <w:pPr>
              <w:pStyle w:val="ac"/>
              <w:tabs>
                <w:tab w:val="left" w:pos="851"/>
              </w:tabs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Салиндер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Надежда Николаевна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D0E0" w14:textId="77777777" w:rsidR="00ED0593" w:rsidRDefault="00ED0593">
            <w:pPr>
              <w:pStyle w:val="ac"/>
              <w:tabs>
                <w:tab w:val="left" w:pos="851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0495" w14:textId="77777777" w:rsidR="00ED0593" w:rsidRDefault="00ED0593">
            <w:pPr>
              <w:pStyle w:val="ac"/>
              <w:tabs>
                <w:tab w:val="left" w:pos="851"/>
              </w:tabs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автономное общеобразовательное учреждение «Средняя общеобразовательная школа № 1 имени Героя Советского Союза И.В.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Королькова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»</w:t>
            </w:r>
          </w:p>
        </w:tc>
      </w:tr>
      <w:tr w:rsidR="00ED0593" w14:paraId="6C9C7DD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1A63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450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Пильникова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Людмила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Зотеевна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B0CD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1761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2»</w:t>
            </w:r>
          </w:p>
        </w:tc>
      </w:tr>
      <w:tr w:rsidR="00ED0593" w14:paraId="1D4C095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818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3644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Гура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Татьяна Вячеславовна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809A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49319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бюджетное общеобразовательное учреждение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«Средняя общеобразовательная школа № 2»</w:t>
            </w:r>
          </w:p>
        </w:tc>
      </w:tr>
      <w:tr w:rsidR="00ED0593" w14:paraId="5406F81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0023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B744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Давлетбагин</w:t>
            </w:r>
            <w:proofErr w:type="spellEnd"/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Ринад</w:t>
            </w:r>
            <w:proofErr w:type="spellEnd"/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Ахметвалиевич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37EA6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831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4»</w:t>
            </w:r>
          </w:p>
        </w:tc>
      </w:tr>
      <w:tr w:rsidR="00ED0593" w14:paraId="3E35B65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9CB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BC19" w14:textId="77777777" w:rsidR="00ED0593" w:rsidRDefault="00ED0593">
            <w:pPr>
              <w:ind w:right="21"/>
              <w:contextualSpacing/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Санжимитупова</w:t>
            </w:r>
            <w:proofErr w:type="spellEnd"/>
          </w:p>
          <w:p w14:paraId="3EE1093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Дугарма</w:t>
            </w:r>
            <w:proofErr w:type="spellEnd"/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Дугаровна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A44D0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EB941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4»</w:t>
            </w:r>
          </w:p>
        </w:tc>
      </w:tr>
      <w:tr w:rsidR="00ED0593" w14:paraId="488CD20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155F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BB235" w14:textId="77777777" w:rsidR="00ED0593" w:rsidRDefault="00ED0593">
            <w:pP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Чумак Ольга</w:t>
            </w:r>
          </w:p>
          <w:p w14:paraId="3BA06E0D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Петровна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B78D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052FE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 4»</w:t>
            </w:r>
          </w:p>
        </w:tc>
      </w:tr>
      <w:tr w:rsidR="00ED0593" w14:paraId="0940D63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7AC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F2AC1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Кобякова Людмила Викторовна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3CD9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35216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ED0593" w14:paraId="7DC3073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7C48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A581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Бойченко Алина Николаевна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2D6B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71665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ED0593" w14:paraId="0CECA78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7DAB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5D63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Косинцева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Таисия Анатольевна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49BCC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 дополнительного образования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AC1C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ED0593" w14:paraId="29FDCF0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4D65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B232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Барыкина Ирина Леонидовна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7212D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7C50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ED0593" w14:paraId="1E2F66C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CBD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A238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Лещенко Светлана Анатольевна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1C60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68D81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ED0593" w14:paraId="2E4166F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7B79E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BE684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Каримова Лилия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Гарифулловна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71FA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педагог-</w:t>
            </w:r>
          </w:p>
          <w:p w14:paraId="38B74C39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библиотекарь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03C4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ED0593" w14:paraId="69F1F3E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202C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F6ED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Легостаева Венера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Сайнутдиновна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ABC1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8D3CC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ED0593" w14:paraId="3A9E390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BB7F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095EF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Дьяков Константин Олегович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4BE68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5852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Calibri" w:hAnsi="PT Astra Serif" w:cs="Times New Roman"/>
                <w:sz w:val="26"/>
                <w:szCs w:val="26"/>
              </w:rPr>
              <w:t>муниципальное автономное общеобразовательное учреждение «</w:t>
            </w:r>
            <w:proofErr w:type="spellStart"/>
            <w:r>
              <w:rPr>
                <w:rFonts w:ascii="PT Astra Serif" w:eastAsia="Calibri" w:hAnsi="PT Astra Serif" w:cs="Times New Roman"/>
                <w:sz w:val="26"/>
                <w:szCs w:val="26"/>
              </w:rPr>
              <w:t>Обдорская</w:t>
            </w:r>
            <w:proofErr w:type="spellEnd"/>
            <w:r>
              <w:rPr>
                <w:rFonts w:ascii="PT Astra Serif" w:eastAsia="Calibri" w:hAnsi="PT Astra Serif" w:cs="Times New Roman"/>
                <w:sz w:val="26"/>
                <w:szCs w:val="26"/>
              </w:rPr>
              <w:t xml:space="preserve"> гимназия»</w:t>
            </w:r>
          </w:p>
        </w:tc>
      </w:tr>
      <w:tr w:rsidR="00ED0593" w14:paraId="49AB0FC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D8E8A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2204C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Calibri" w:hAnsi="PT Astra Serif" w:cs="PT Astra Serif"/>
                <w:sz w:val="26"/>
                <w:szCs w:val="26"/>
              </w:rPr>
              <w:t>Малышева Алена Александровна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DC71F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Calibri" w:hAnsi="PT Astra Serif" w:cs="PT Astra Serif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BCFE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PT Astra Serif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№ </w:t>
            </w:r>
            <w:r>
              <w:rPr>
                <w:rFonts w:ascii="PT Astra Serif" w:eastAsia="Calibri" w:hAnsi="PT Astra Serif" w:cs="PT Astra Serif"/>
                <w:sz w:val="26"/>
                <w:szCs w:val="26"/>
              </w:rPr>
              <w:t>3 «Росинка»</w:t>
            </w:r>
          </w:p>
        </w:tc>
      </w:tr>
      <w:tr w:rsidR="00ED0593" w14:paraId="24CA89C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80A6C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AA9F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Аржановская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Анна Георгиевна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28A59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26A72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PT Astra Serif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№ </w:t>
            </w:r>
            <w:r>
              <w:rPr>
                <w:rFonts w:ascii="PT Astra Serif" w:hAnsi="PT Astra Serif"/>
                <w:sz w:val="26"/>
                <w:szCs w:val="26"/>
              </w:rPr>
              <w:t>7 «Крылышки»</w:t>
            </w:r>
          </w:p>
        </w:tc>
      </w:tr>
      <w:tr w:rsidR="00ED0593" w14:paraId="1B01AF5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3922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A77E6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Вишневская Юлия Александровна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67FF5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7A5D4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PT Astra Serif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№ </w:t>
            </w:r>
            <w:r>
              <w:rPr>
                <w:rFonts w:ascii="PT Astra Serif" w:hAnsi="PT Astra Serif"/>
                <w:sz w:val="26"/>
                <w:szCs w:val="26"/>
              </w:rPr>
              <w:t xml:space="preserve">13 </w:t>
            </w:r>
            <w:r>
              <w:rPr>
                <w:rFonts w:ascii="PT Astra Serif" w:hAnsi="PT Astra Serif"/>
                <w:sz w:val="26"/>
                <w:szCs w:val="26"/>
              </w:rPr>
              <w:lastRenderedPageBreak/>
              <w:t>«Умка»</w:t>
            </w:r>
          </w:p>
        </w:tc>
      </w:tr>
      <w:tr w:rsidR="00ED0593" w14:paraId="33B392D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DFF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20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8C6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Чудаева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Цаган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Дмитриевна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21EE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984AD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PT Astra Serif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№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14 «Улыбка»</w:t>
            </w:r>
          </w:p>
        </w:tc>
      </w:tr>
      <w:tr w:rsidR="00ED0593" w14:paraId="365FF14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886A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033B" w14:textId="77777777" w:rsidR="00ED0593" w:rsidRDefault="00ED0593">
            <w:pP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Пак Зарина</w:t>
            </w:r>
          </w:p>
          <w:p w14:paraId="0702B52B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Алиевна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CF815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воспитатель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FFB7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PT Astra Serif"/>
                <w:sz w:val="26"/>
                <w:szCs w:val="26"/>
              </w:rPr>
              <w:t xml:space="preserve">муниципальное бюджетное дошкольное образовательное учреждение «Детский сад № </w:t>
            </w:r>
            <w:r>
              <w:rPr>
                <w:rFonts w:ascii="PT Astra Serif" w:hAnsi="PT Astra Serif" w:cs="Times New Roman"/>
                <w:bCs/>
                <w:iCs/>
                <w:sz w:val="26"/>
                <w:szCs w:val="26"/>
              </w:rPr>
              <w:t>15 «Бережок»</w:t>
            </w:r>
          </w:p>
        </w:tc>
      </w:tr>
      <w:tr w:rsidR="00ED0593" w14:paraId="0592E20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72C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A20AB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Попович Вероника Николаевна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0FB2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педагог дополнительного образования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F5C1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автономное учреждение дополнительного образования «Центр детского творчества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«Надежда»</w:t>
            </w:r>
          </w:p>
        </w:tc>
      </w:tr>
      <w:tr w:rsidR="00ED0593" w14:paraId="72F281E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501A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38FB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Быкова Анастасия Сергеевна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2D7B7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педагог дополнительного образования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A5BD9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автономное учреждение дополнительного образования «Центр детского творчества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t>«Надежда»</w:t>
            </w:r>
          </w:p>
        </w:tc>
      </w:tr>
      <w:tr w:rsidR="00ED0593" w14:paraId="69D856B4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4E3D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 w:hint="eastAsia"/>
                <w:color w:val="auto"/>
                <w:sz w:val="26"/>
                <w:szCs w:val="26"/>
              </w:rPr>
            </w:pPr>
          </w:p>
          <w:p w14:paraId="0EBC536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color w:val="auto"/>
                <w:sz w:val="26"/>
                <w:szCs w:val="26"/>
              </w:rPr>
              <w:t>г</w:t>
            </w:r>
            <w:proofErr w:type="gramStart"/>
            <w:r>
              <w:rPr>
                <w:rFonts w:ascii="PT Astra Serif" w:hAnsi="PT Astra Serif" w:cs="Times New Roman"/>
                <w:b/>
                <w:color w:val="auto"/>
                <w:sz w:val="26"/>
                <w:szCs w:val="26"/>
              </w:rPr>
              <w:t>.Г</w:t>
            </w:r>
            <w:proofErr w:type="gramEnd"/>
            <w:r>
              <w:rPr>
                <w:rFonts w:ascii="PT Astra Serif" w:hAnsi="PT Astra Serif" w:cs="Times New Roman"/>
                <w:b/>
                <w:color w:val="auto"/>
                <w:sz w:val="26"/>
                <w:szCs w:val="26"/>
              </w:rPr>
              <w:t>убкинский</w:t>
            </w:r>
            <w:proofErr w:type="spellEnd"/>
          </w:p>
        </w:tc>
      </w:tr>
      <w:tr w:rsidR="00ED0593" w14:paraId="6BD13B0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31C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5DFA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Соковник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Александр Иванович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A27BF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A1C1" w14:textId="77777777" w:rsidR="00ED0593" w:rsidRDefault="00ED0593">
            <w:pPr>
              <w:rPr>
                <w:rFonts w:ascii="PT Astra Serif" w:eastAsia="Calibri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общеобразовательное учреждение «Средняя общеобразовательная школа №5 г.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Губкинский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>»</w:t>
            </w:r>
          </w:p>
        </w:tc>
      </w:tr>
      <w:tr w:rsidR="00ED0593" w14:paraId="7BD541B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AA05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6A0C" w14:textId="77777777" w:rsidR="00ED0593" w:rsidRDefault="00ED0593">
            <w:pPr>
              <w:rPr>
                <w:rFonts w:ascii="PT Astra Serif" w:hAnsi="PT Astra Serif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Рустямова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Рузиля</w:t>
            </w:r>
            <w:proofErr w:type="spellEnd"/>
          </w:p>
          <w:p w14:paraId="2F14F4E0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Хатмулловна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F6C9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6CD0" w14:textId="77777777" w:rsidR="00ED0593" w:rsidRDefault="00ED0593">
            <w:pPr>
              <w:rPr>
                <w:rFonts w:ascii="PT Astra Serif" w:eastAsia="Calibri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«Основная общеобразовательная школа №6»</w:t>
            </w:r>
          </w:p>
        </w:tc>
      </w:tr>
      <w:tr w:rsidR="00ED0593" w14:paraId="6104D16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65D93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9976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Белогурова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Анастасия Николаевна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FB2B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F560C" w14:textId="77777777" w:rsidR="00ED0593" w:rsidRDefault="00ED0593">
            <w:pPr>
              <w:rPr>
                <w:rFonts w:ascii="PT Astra Serif" w:eastAsia="Calibri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«Основная общеобразовательная школа №6»</w:t>
            </w:r>
          </w:p>
        </w:tc>
      </w:tr>
      <w:tr w:rsidR="00ED0593" w14:paraId="57DF12B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CAAA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8D5C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Алтыева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Гузель 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Рахимовна</w:t>
            </w:r>
            <w:proofErr w:type="spellEnd"/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E5B4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FF7B8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№7»</w:t>
            </w:r>
          </w:p>
        </w:tc>
      </w:tr>
      <w:tr w:rsidR="00ED0593" w14:paraId="5031083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5A7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16E3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Шевчук Наталия Валентиновна</w:t>
            </w:r>
          </w:p>
        </w:tc>
        <w:tc>
          <w:tcPr>
            <w:tcW w:w="25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013F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учитель 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8E41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«Средняя общеобразовательная школа №7»</w:t>
            </w:r>
          </w:p>
        </w:tc>
      </w:tr>
      <w:tr w:rsidR="00ED0593" w14:paraId="521A0A17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ED17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 w:hint="eastAsia"/>
                <w:b/>
                <w:bCs/>
                <w:color w:val="auto"/>
                <w:sz w:val="26"/>
                <w:szCs w:val="26"/>
              </w:rPr>
            </w:pPr>
          </w:p>
          <w:p w14:paraId="31D84D4B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 xml:space="preserve">Приуральский район </w:t>
            </w:r>
          </w:p>
        </w:tc>
      </w:tr>
      <w:tr w:rsidR="00ED0593" w14:paraId="684C2FD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F80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54E6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Амирова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Фина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Равиловна</w:t>
            </w:r>
            <w:proofErr w:type="spellEnd"/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ABD0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0FD25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.Х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арсаим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2044F16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E655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3BCB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Андреевских Светлана Александровна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D0AF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учитель-логопед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9FD2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.Б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елоярск</w:t>
            </w:r>
            <w:proofErr w:type="spellEnd"/>
          </w:p>
        </w:tc>
      </w:tr>
      <w:tr w:rsidR="00ED0593" w14:paraId="6437DEC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D425A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2F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Богданова Елена Анатольевна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9FC86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педагог-</w:t>
            </w:r>
          </w:p>
          <w:p w14:paraId="37298AA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психолог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162F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«Радуга»</w:t>
            </w:r>
          </w:p>
        </w:tc>
      </w:tr>
      <w:tr w:rsidR="00ED0593" w14:paraId="46D35FA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E3CB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B89C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Витязева Елена Сергеевна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3F05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27084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.Б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елоярск</w:t>
            </w:r>
            <w:proofErr w:type="spellEnd"/>
          </w:p>
        </w:tc>
      </w:tr>
      <w:tr w:rsidR="00ED0593" w14:paraId="13F01BA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727E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2A09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Гурдин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Дмитрий Николаевич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6214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65B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.К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атравож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имени Героя Советского Союза А.М. Зверева»</w:t>
            </w:r>
          </w:p>
        </w:tc>
      </w:tr>
      <w:tr w:rsidR="00ED0593" w14:paraId="6FDD441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D1A4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77ED6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Канева Анна Николаевна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98DC3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0709F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«Брусничка»</w:t>
            </w:r>
          </w:p>
        </w:tc>
      </w:tr>
      <w:tr w:rsidR="00ED0593" w14:paraId="1582389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B5A9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1A1C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Канц</w:t>
            </w:r>
            <w:proofErr w:type="spellEnd"/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Светлана Алексеевна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99A68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579E7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.К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атравож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имени Героя Советского Союза А.М. Зверева»</w:t>
            </w:r>
          </w:p>
        </w:tc>
      </w:tr>
      <w:tr w:rsidR="00ED0593" w14:paraId="66CF35C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7A29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474B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Колесова Елена Константиновна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DE43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9E42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.К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атравож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имени Героя Советского Союза А.М. Зверева»</w:t>
            </w:r>
          </w:p>
        </w:tc>
      </w:tr>
      <w:tr w:rsidR="00ED0593" w14:paraId="725A530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BB8F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3EBB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Кононенко Светлана Кирилловна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6759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8BE3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«Начальная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.Г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орнокнязевск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1520205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7CBB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BA2B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Мухаматуллина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Миляуша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Равиловна</w:t>
            </w:r>
            <w:proofErr w:type="spellEnd"/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BF236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05B7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.Х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арсаим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763EE1A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66F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0923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Рыбаков Анатолий Николаевич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15888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педагог-</w:t>
            </w:r>
          </w:p>
          <w:p w14:paraId="278E4AED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психолог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D20C5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.А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ксарка</w:t>
            </w:r>
            <w:proofErr w:type="spellEnd"/>
          </w:p>
        </w:tc>
      </w:tr>
      <w:tr w:rsidR="00ED0593" w14:paraId="56A556A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3DDCB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A703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Филиппов Виктор Алексеевич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3F802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E1702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.Х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арсаим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7465A2D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95374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515F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Филиппова Клавдия Васильевна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8740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5EA5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«Брусничка»</w:t>
            </w:r>
          </w:p>
        </w:tc>
      </w:tr>
      <w:tr w:rsidR="00ED0593" w14:paraId="7A1B4DB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66E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805E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Филиппова Ольга Анатольевна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3E89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педагог-</w:t>
            </w:r>
          </w:p>
          <w:p w14:paraId="05E1E3F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организатор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43AE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.Х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арсаим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7B4347E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147B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8F00C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Ханинова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Яна Артуровна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E01E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B08F4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начальная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.Х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арп</w:t>
            </w:r>
            <w:proofErr w:type="spellEnd"/>
          </w:p>
        </w:tc>
      </w:tr>
      <w:tr w:rsidR="00ED0593" w14:paraId="58D51B4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ABC9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1CBF2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Чеснокова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Надежда Афанасьевна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A348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ECFB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.Х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арп</w:t>
            </w:r>
            <w:proofErr w:type="spellEnd"/>
          </w:p>
        </w:tc>
      </w:tr>
      <w:tr w:rsidR="00ED0593" w14:paraId="3D1A388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407DA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DEB3F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Чупрова Виктория Федоровна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69A7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C7A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.Х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арсаим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506122C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6EF4E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74485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Чупрова Евдокия Васильевна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A39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D82D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.К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атравож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имени Героя Советского Союза А.М. Зверева»</w:t>
            </w:r>
          </w:p>
        </w:tc>
      </w:tr>
      <w:tr w:rsidR="00ED0593" w14:paraId="477EC33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FB30A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4771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Шаган Мария Александровна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BED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педагог- </w:t>
            </w:r>
          </w:p>
          <w:p w14:paraId="56E67965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психолог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C023D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.Х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арп</w:t>
            </w:r>
            <w:proofErr w:type="spellEnd"/>
          </w:p>
        </w:tc>
      </w:tr>
      <w:tr w:rsidR="00ED0593" w14:paraId="2F686B3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D645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1079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Бессонова Надежда Георгиевна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D204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педагог-</w:t>
            </w:r>
          </w:p>
          <w:p w14:paraId="5D0EB832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психолог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40B7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.А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ксарка</w:t>
            </w:r>
            <w:proofErr w:type="spellEnd"/>
          </w:p>
        </w:tc>
      </w:tr>
      <w:tr w:rsidR="00ED0593" w14:paraId="40E5EAC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384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CD0D7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Идрисова Рита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Абдулловна</w:t>
            </w:r>
            <w:proofErr w:type="spellEnd"/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481CD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6A12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«Жемчужинка»</w:t>
            </w:r>
          </w:p>
        </w:tc>
      </w:tr>
      <w:tr w:rsidR="00ED0593" w14:paraId="76165C3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0E5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BF9F9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Козак Людмила Александровна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17B2F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769D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«Жемчужинка»</w:t>
            </w:r>
          </w:p>
        </w:tc>
      </w:tr>
      <w:tr w:rsidR="00ED0593" w14:paraId="08E4454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B66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C4FD6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Кулахметова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Рушания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Салаватовна</w:t>
            </w:r>
            <w:proofErr w:type="spellEnd"/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8F38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4650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«Жемчужинка»</w:t>
            </w:r>
          </w:p>
        </w:tc>
      </w:tr>
      <w:tr w:rsidR="00ED0593" w14:paraId="214AB16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82F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42B2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Кладько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Елена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Михайловна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9D2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>учитель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B523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</w:t>
            </w:r>
            <w:r>
              <w:rPr>
                <w:rFonts w:ascii="PT Astra Serif" w:hAnsi="PT Astra Serif" w:cs="Times New Roman"/>
                <w:sz w:val="26"/>
                <w:szCs w:val="26"/>
              </w:rPr>
              <w:lastRenderedPageBreak/>
              <w:t xml:space="preserve">учреждение «Начальная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.Г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орнокнязевск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7DD38F9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3394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25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B7DF8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Бондаренко Людмила Михайловна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C7EB2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51FD8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.А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ксарка</w:t>
            </w:r>
            <w:proofErr w:type="spellEnd"/>
          </w:p>
        </w:tc>
      </w:tr>
      <w:tr w:rsidR="00ED0593" w14:paraId="2EF244F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5453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4C959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Сотруева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Ирина Григорьевна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22F6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32A15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«Радуга»</w:t>
            </w:r>
          </w:p>
        </w:tc>
      </w:tr>
      <w:tr w:rsidR="00ED0593" w14:paraId="7E0FD99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843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4FCF3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Новикова Наталья Феликсовна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8FC7A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A9415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муниципальное общеобразовательное учреждение «Начальная школа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.Г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>орнокнязевск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260D18A2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9E1D" w14:textId="77777777" w:rsidR="00ED0593" w:rsidRDefault="00ED0593">
            <w:pPr>
              <w:jc w:val="center"/>
              <w:rPr>
                <w:rFonts w:ascii="PT Astra Serif" w:hAnsi="PT Astra Serif" w:cs="Times New Roman" w:hint="eastAsia"/>
                <w:b/>
                <w:bCs/>
                <w:color w:val="auto"/>
                <w:sz w:val="26"/>
                <w:szCs w:val="26"/>
              </w:rPr>
            </w:pPr>
          </w:p>
          <w:p w14:paraId="3530A3EA" w14:textId="77777777" w:rsidR="00ED0593" w:rsidRDefault="00ED0593">
            <w:pPr>
              <w:jc w:val="center"/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>Красноселькупский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 xml:space="preserve"> район</w:t>
            </w:r>
          </w:p>
        </w:tc>
      </w:tr>
      <w:tr w:rsidR="00ED0593" w14:paraId="0DBB816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6C369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74B3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Егоров Андрей Владимирович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E3E6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музыкальный руководитель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C579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детский сад «Теремок»</w:t>
            </w:r>
          </w:p>
        </w:tc>
      </w:tr>
      <w:tr w:rsidR="00ED0593" w14:paraId="3F99CDF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537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DD5AB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Калиничев Владимир Николаевич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ABCD7" w14:textId="77777777" w:rsidR="00ED0593" w:rsidRDefault="00ED0593">
            <w:pP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учитель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5506" w14:textId="77777777" w:rsidR="00ED0593" w:rsidRDefault="00ED0593">
            <w:pP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муниципальное общеобразовательное учреждение «</w:t>
            </w:r>
            <w:proofErr w:type="spellStart"/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Толькинская</w:t>
            </w:r>
            <w:proofErr w:type="spellEnd"/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школа-интернат среднего общего образования»</w:t>
            </w:r>
          </w:p>
        </w:tc>
      </w:tr>
      <w:tr w:rsidR="00ED0593" w14:paraId="7D8959D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C0F9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B911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Кунина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 Галина Владимировна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AAC40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EDC62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муниципальное общеобразовательное учреждение «</w:t>
            </w:r>
            <w:proofErr w:type="spellStart"/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>Толькинская</w:t>
            </w:r>
            <w:proofErr w:type="spellEnd"/>
            <w:r>
              <w:rPr>
                <w:rFonts w:ascii="PT Astra Serif" w:hAnsi="PT Astra Serif" w:cs="Times New Roman"/>
                <w:color w:val="000000" w:themeColor="text1"/>
                <w:sz w:val="26"/>
                <w:szCs w:val="26"/>
              </w:rPr>
              <w:t xml:space="preserve"> школа-интернат среднего общего образования»</w:t>
            </w:r>
          </w:p>
        </w:tc>
      </w:tr>
      <w:tr w:rsidR="00ED0593" w14:paraId="7F431D73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9715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F7FC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Неттина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Тамара Васильевна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243EF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4E2F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дошкольное образовательное учреждение детский сад «Буратино»</w:t>
            </w:r>
          </w:p>
        </w:tc>
      </w:tr>
      <w:tr w:rsidR="00ED0593" w14:paraId="30CCE2B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DC62E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A0DD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Галиева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Светлана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Аснафовна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00312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99A3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детский сад «Березка»</w:t>
            </w:r>
          </w:p>
        </w:tc>
      </w:tr>
      <w:tr w:rsidR="00ED0593" w14:paraId="47AF38A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AB4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7A23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Булатова </w:t>
            </w:r>
            <w:proofErr w:type="gramStart"/>
            <w:r>
              <w:rPr>
                <w:rFonts w:ascii="PT Astra Serif" w:hAnsi="PT Astra Serif" w:cs="Times New Roman"/>
                <w:sz w:val="26"/>
                <w:szCs w:val="26"/>
              </w:rPr>
              <w:t>Сауле</w:t>
            </w:r>
            <w:proofErr w:type="gram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Зейнеловна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59EC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77F9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детский сад «Березка»</w:t>
            </w:r>
          </w:p>
        </w:tc>
      </w:tr>
      <w:tr w:rsidR="00ED0593" w14:paraId="4189354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CCA5B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BC6FE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Мишенёва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Оксана Владимировны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DF87B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учитель-логопед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26A6A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муниципальное общеобразовательное учреждение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Красноселькупская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средняя общеобразовательная школа «Радуга»</w:t>
            </w:r>
          </w:p>
        </w:tc>
      </w:tr>
      <w:tr w:rsidR="00ED0593" w14:paraId="145C69B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DDA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28FC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Бокушева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Бибигуль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Аманжоловна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12CD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учитель-логопед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038B7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детский сад «Березка»</w:t>
            </w:r>
          </w:p>
        </w:tc>
      </w:tr>
      <w:tr w:rsidR="00ED0593" w14:paraId="20AF469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9C4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0604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Гетманов Анатолий Геннадиевич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74DC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преподаватель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5F89B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учреждение дополнительного образования «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Толькинский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центр дополнительного образования детей»</w:t>
            </w:r>
          </w:p>
        </w:tc>
      </w:tr>
      <w:tr w:rsidR="00ED0593" w14:paraId="1D56D1F1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431D2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481E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Пронина Ирина Геннадьевна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6012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5CB9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дошкольное образовательное учреждение детский сад «Березка»</w:t>
            </w:r>
          </w:p>
        </w:tc>
      </w:tr>
      <w:tr w:rsidR="00ED0593" w14:paraId="5AFBD36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CEE3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A71E" w14:textId="77777777" w:rsidR="00ED0593" w:rsidRDefault="00ED0593">
            <w:pPr>
              <w:ind w:right="-186"/>
              <w:contextualSpacing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Денисенко Ольга Анатольевна</w:t>
            </w:r>
          </w:p>
          <w:p w14:paraId="6590FCC4" w14:textId="77777777" w:rsidR="00ED0593" w:rsidRDefault="00ED0593">
            <w:pP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E75D" w14:textId="77777777" w:rsidR="00ED0593" w:rsidRDefault="00ED0593">
            <w:pP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методист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18D7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учреждение дополнительного образования «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Красноселькупский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центр дополнительного образования детей»</w:t>
            </w:r>
          </w:p>
        </w:tc>
      </w:tr>
      <w:tr w:rsidR="00ED0593" w14:paraId="7F5B1B16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B29B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E8AE" w14:textId="77777777" w:rsidR="00ED0593" w:rsidRDefault="00ED0593">
            <w:pP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/>
                <w:bCs/>
                <w:iCs/>
                <w:sz w:val="26"/>
                <w:szCs w:val="26"/>
              </w:rPr>
              <w:t>Сологубова</w:t>
            </w:r>
            <w:proofErr w:type="spellEnd"/>
            <w:r>
              <w:rPr>
                <w:rFonts w:ascii="PT Astra Serif" w:eastAsia="Times New Roman" w:hAnsi="PT Astra Serif"/>
                <w:bCs/>
                <w:iCs/>
                <w:sz w:val="26"/>
                <w:szCs w:val="26"/>
              </w:rPr>
              <w:t xml:space="preserve"> Ираида </w:t>
            </w:r>
            <w:r>
              <w:rPr>
                <w:rFonts w:ascii="PT Astra Serif" w:eastAsia="Times New Roman" w:hAnsi="PT Astra Serif"/>
                <w:bCs/>
                <w:iCs/>
                <w:sz w:val="26"/>
                <w:szCs w:val="26"/>
              </w:rPr>
              <w:lastRenderedPageBreak/>
              <w:t>Иосифовна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D2757" w14:textId="77777777" w:rsidR="00ED0593" w:rsidRDefault="00ED0593">
            <w:pP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 xml:space="preserve">учитель </w:t>
            </w:r>
          </w:p>
        </w:tc>
        <w:tc>
          <w:tcPr>
            <w:tcW w:w="48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FD10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муниципальное общеобразовательное 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 xml:space="preserve">учреждение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Красноселькупская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средняя общеобразовательная школа «Радуга»</w:t>
            </w:r>
          </w:p>
        </w:tc>
      </w:tr>
      <w:tr w:rsidR="00ED0593" w14:paraId="0B6AAA09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17BF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 w:hint="eastAsia"/>
                <w:b/>
                <w:bCs/>
                <w:color w:val="auto"/>
                <w:sz w:val="26"/>
                <w:szCs w:val="26"/>
              </w:rPr>
            </w:pPr>
          </w:p>
          <w:p w14:paraId="413AE4DC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>Шурышкарский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 xml:space="preserve"> район</w:t>
            </w:r>
          </w:p>
        </w:tc>
      </w:tr>
      <w:tr w:rsidR="00ED0593" w14:paraId="0D21843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9D425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C3DC0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Пырысева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Лидия Кирилловна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9ABF7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учитель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70BEE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Шурышкарская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средняя общеобразовательная школа «Образовательный центр»</w:t>
            </w:r>
          </w:p>
        </w:tc>
      </w:tr>
      <w:tr w:rsidR="00ED0593" w14:paraId="51F0322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711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7406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  <w:lang w:val="en-US"/>
              </w:rPr>
              <w:t>Озелов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  <w:lang w:val="en-US"/>
              </w:rPr>
              <w:t>Илья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  <w:lang w:val="en-US"/>
              </w:rPr>
              <w:t>Владимирович</w:t>
            </w:r>
            <w:proofErr w:type="spellEnd"/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3B68A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инструктор по физической культуре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93FD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«Буратино»</w:t>
            </w:r>
          </w:p>
        </w:tc>
      </w:tr>
      <w:tr w:rsidR="00ED0593" w14:paraId="7366173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16CC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908A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Пырысев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Геннадий Васильевич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E934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65F62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Шурышкарская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средняя общеобразовательная школа «Образовательный центр»</w:t>
            </w:r>
          </w:p>
        </w:tc>
      </w:tr>
      <w:tr w:rsidR="00ED0593" w14:paraId="0D393FB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0A2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12ECC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Грошева Евгения Анатольевна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D28C5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1CD2E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Мужевская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 средняя общеобразовательная школа  имени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Н.В.Архангельского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02806B5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3FCC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59AA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Жаринова Лариса Петровна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9F75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01708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«Буратино»</w:t>
            </w:r>
          </w:p>
        </w:tc>
      </w:tr>
      <w:tr w:rsidR="00ED0593" w14:paraId="4EDBCCC5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D5DB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2DF97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Ершова Наталья Владимировна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9B11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B4A4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«Буратино»</w:t>
            </w:r>
          </w:p>
        </w:tc>
      </w:tr>
      <w:tr w:rsidR="00ED0593" w14:paraId="459D34F0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B8F8F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53AB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Лейпожих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Наталья Анатольевна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7E1E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82B2D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Шурышкарская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средняя общеобразовательная школа «Образовательный центр»</w:t>
            </w:r>
          </w:p>
        </w:tc>
      </w:tr>
      <w:tr w:rsidR="00ED0593" w14:paraId="7B13753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C1F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E8D7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Лощаков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Вячеслав Викторович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6974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6FD0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Мужевская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 средняя общеобразовательная школа  имени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Н.В.Архангельского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25495F8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E74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40BA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Дергачева Анастасия Геннадьевна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EB8D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3ABE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Мужевская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 средняя общеобразовательная школа  имени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Н.В.Архангельского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»</w:t>
            </w:r>
          </w:p>
        </w:tc>
      </w:tr>
      <w:tr w:rsidR="00ED0593" w14:paraId="58ACA65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338A5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0C54E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Кауфман Анжела Николаевна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E1BBD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AEE16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Северяночка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»  </w:t>
            </w:r>
          </w:p>
        </w:tc>
      </w:tr>
      <w:tr w:rsidR="00ED0593" w14:paraId="7EE5F95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79F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410C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Князев Игорь</w:t>
            </w:r>
          </w:p>
          <w:p w14:paraId="25958B39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Юрьевич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E21F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преподаватель-</w:t>
            </w:r>
          </w:p>
          <w:p w14:paraId="3D91A5FD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организатор ОБЖ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B5F3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муниципальное общеобразовательное учреждение «Социокультурный 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 xml:space="preserve">центр» с.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Лопхари</w:t>
            </w:r>
            <w:proofErr w:type="spellEnd"/>
          </w:p>
        </w:tc>
      </w:tr>
      <w:tr w:rsidR="00ED0593" w14:paraId="790A01AB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BD5E0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12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8C6AC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Кондыгина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Любовь Романовна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753A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E326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Шурышкарская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средняя общеобразовательная школа «Образовательный центр»</w:t>
            </w:r>
          </w:p>
        </w:tc>
      </w:tr>
      <w:tr w:rsidR="00ED0593" w14:paraId="4CD27E2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EE74C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10EB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Конева Наталья Яковлевна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FE0F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воспитатель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5480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дошкольное образовательное учреждение «Детский сад «Алёнушка»</w:t>
            </w:r>
          </w:p>
        </w:tc>
      </w:tr>
      <w:tr w:rsidR="00ED0593" w14:paraId="21FA603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F6FB8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DCADA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Рыжикова Ольга Михайловна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BBAFB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0E1FD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Овгортская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школа-интернат среднего общего образования»</w:t>
            </w:r>
          </w:p>
        </w:tc>
      </w:tr>
      <w:tr w:rsidR="00ED0593" w14:paraId="4DF4B95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A8F8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DF13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Халиулина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Светлана Владиславовна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C75A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8D4D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муниципальное  бюджетное общеобразовательное учреждение «Азовская средняя образовательная школа «Образовательно-воспитательный центр»</w:t>
            </w:r>
          </w:p>
        </w:tc>
      </w:tr>
      <w:tr w:rsidR="00ED0593" w14:paraId="518B74E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7D7F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D487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Конева Ольга Ивановна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28EA" w14:textId="77777777" w:rsidR="00ED0593" w:rsidRDefault="00ED0593">
            <w:pPr>
              <w:rPr>
                <w:rFonts w:ascii="PT Astra Serif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08C1A" w14:textId="77777777" w:rsidR="00ED0593" w:rsidRDefault="00ED0593">
            <w:pPr>
              <w:rPr>
                <w:rFonts w:ascii="PT Astra Serif" w:eastAsia="Times New Roman" w:hAnsi="PT Astra Serif" w:cs="Times New Roman"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Восяховская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средняя общеобразовательная школа «Образовательный центр»</w:t>
            </w:r>
          </w:p>
        </w:tc>
      </w:tr>
      <w:tr w:rsidR="00ED0593" w14:paraId="4FC2E449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536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 w:hint="eastAsia"/>
                <w:b/>
                <w:bCs/>
                <w:color w:val="auto"/>
                <w:sz w:val="26"/>
                <w:szCs w:val="26"/>
              </w:rPr>
            </w:pPr>
          </w:p>
          <w:p w14:paraId="29B9962C" w14:textId="77777777" w:rsidR="00ED0593" w:rsidRDefault="00ED0593">
            <w:pPr>
              <w:tabs>
                <w:tab w:val="left" w:pos="709"/>
                <w:tab w:val="left" w:pos="851"/>
              </w:tabs>
              <w:jc w:val="center"/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>Ямальский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 xml:space="preserve"> район</w:t>
            </w:r>
          </w:p>
        </w:tc>
      </w:tr>
      <w:tr w:rsidR="00ED0593" w14:paraId="674B280C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C973F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2ED62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Азнабаева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Гузель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Галеевна</w:t>
            </w:r>
            <w:proofErr w:type="spellEnd"/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837F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8723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Панаевская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школа-интернат»</w:t>
            </w:r>
          </w:p>
        </w:tc>
      </w:tr>
      <w:tr w:rsidR="00ED0593" w14:paraId="5C83D5D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487F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61ECF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Анисимова Марина Михайловна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A98A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F1C4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Ямальская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 имени Василия Давыдова»</w:t>
            </w:r>
          </w:p>
        </w:tc>
      </w:tr>
      <w:tr w:rsidR="00ED0593" w14:paraId="5B8D8672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FEA61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F7171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Бердникова Антонина Николаевна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CC9A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8ED89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Ямальская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 имени Василия Давыдова»</w:t>
            </w:r>
          </w:p>
        </w:tc>
      </w:tr>
      <w:tr w:rsidR="00ED0593" w14:paraId="2D272A2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AFFC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37F4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Борискина Майя Дмитриевна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6A92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890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Мыскаменская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школа-интернат»</w:t>
            </w:r>
          </w:p>
        </w:tc>
      </w:tr>
      <w:tr w:rsidR="00ED0593" w14:paraId="6C05EA1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95C88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FADFC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Вэнго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Мальдюне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Вэсаковна</w:t>
            </w:r>
            <w:proofErr w:type="spellEnd"/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2A1EB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9A80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Сеяхинская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школа-интернат»</w:t>
            </w:r>
          </w:p>
        </w:tc>
      </w:tr>
      <w:tr w:rsidR="00ED0593" w14:paraId="257C350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E957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93FD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Гусакова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Галина Николаевна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6FB2C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социальный педагог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E8B8C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Ямальская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 имени Василия Давыдова»</w:t>
            </w:r>
          </w:p>
        </w:tc>
      </w:tr>
      <w:tr w:rsidR="00ED0593" w14:paraId="0A3600F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C2098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7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B3E23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Густов Виталий </w:t>
            </w: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>Валерьевич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B932A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lastRenderedPageBreak/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992EA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 xml:space="preserve">муниципальное бюджетное </w:t>
            </w:r>
            <w:r>
              <w:rPr>
                <w:rFonts w:ascii="PT Astra Serif" w:hAnsi="PT Astra Serif"/>
                <w:sz w:val="26"/>
                <w:szCs w:val="26"/>
              </w:rPr>
              <w:lastRenderedPageBreak/>
              <w:t>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Ямальская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 имени Василия Давыдова»</w:t>
            </w:r>
          </w:p>
        </w:tc>
      </w:tr>
      <w:tr w:rsidR="00ED0593" w14:paraId="465354B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0A58D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lastRenderedPageBreak/>
              <w:t>8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C028A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Иванова Ирина Владимировна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A4CB0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CCA3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Панаевская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школа-интернат»</w:t>
            </w:r>
          </w:p>
        </w:tc>
      </w:tr>
      <w:tr w:rsidR="00ED0593" w14:paraId="143DB71D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6DA7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9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A7C1" w14:textId="77777777" w:rsidR="00ED0593" w:rsidRDefault="00ED0593">
            <w:pPr>
              <w:rPr>
                <w:rFonts w:ascii="PT Astra Serif" w:eastAsia="Times New Roman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Клестова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Ольга Леонидовна</w:t>
            </w:r>
          </w:p>
          <w:p w14:paraId="31CB4425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1FA6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05D7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Панаевская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школа-интернат»</w:t>
            </w:r>
          </w:p>
        </w:tc>
      </w:tr>
      <w:tr w:rsidR="00ED0593" w14:paraId="4E20C2B9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9B3E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10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E6CD7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Мухаметова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Эльвира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Марсельевна</w:t>
            </w:r>
            <w:proofErr w:type="spellEnd"/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73B5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DCD7A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Панаевская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школа-интернат»</w:t>
            </w:r>
          </w:p>
        </w:tc>
      </w:tr>
      <w:tr w:rsidR="00ED0593" w14:paraId="5BE68BEE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B015B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11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FEB35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Предеина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Надежда Николаевна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205A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8FD35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Ярсалинский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детский сад «Солнышко»</w:t>
            </w:r>
          </w:p>
        </w:tc>
      </w:tr>
      <w:tr w:rsidR="00ED0593" w14:paraId="4866395F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13B6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12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F652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Сэротэтто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Анине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Дмитриевна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19364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воспитатель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1082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Ярсалинский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детский сад «Солнышко»</w:t>
            </w:r>
          </w:p>
        </w:tc>
      </w:tr>
      <w:tr w:rsidR="00ED0593" w14:paraId="0DF39564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CBCE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13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4C97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Хайруллин Игорь Альфредович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23E1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инструктор по физической культуре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66594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бюджетное дошкольное 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Сеяхинский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детский сад «Олененок»</w:t>
            </w:r>
          </w:p>
        </w:tc>
      </w:tr>
      <w:tr w:rsidR="00ED0593" w14:paraId="2C2ADA7A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6E0C3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14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84F7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Чернявский Александр Игоревич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AF53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FAD0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Панаевская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школа-интернат»</w:t>
            </w:r>
          </w:p>
        </w:tc>
      </w:tr>
      <w:tr w:rsidR="00ED0593" w14:paraId="6209D6D8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C36CB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15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AD44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proofErr w:type="spellStart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Чеснокова</w:t>
            </w:r>
            <w:proofErr w:type="spellEnd"/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 Татьяна Владимировна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9C0EE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B2FE9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Мыскаменская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школа-интернат»</w:t>
            </w:r>
          </w:p>
        </w:tc>
      </w:tr>
      <w:tr w:rsidR="00ED0593" w14:paraId="68EAB5C7" w14:textId="77777777" w:rsidTr="00ED0593">
        <w:tc>
          <w:tcPr>
            <w:tcW w:w="5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412DB" w14:textId="77777777" w:rsidR="00ED0593" w:rsidRDefault="00ED0593">
            <w:pPr>
              <w:tabs>
                <w:tab w:val="left" w:pos="709"/>
                <w:tab w:val="left" w:pos="851"/>
              </w:tabs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Cs/>
                <w:color w:val="auto"/>
                <w:sz w:val="26"/>
                <w:szCs w:val="26"/>
              </w:rPr>
              <w:t>16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4351A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>Юшкова Ирина Валерьевна</w:t>
            </w:r>
          </w:p>
        </w:tc>
        <w:tc>
          <w:tcPr>
            <w:tcW w:w="24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DC3F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eastAsia="Times New Roman" w:hAnsi="PT Astra Serif" w:cs="Times New Roman"/>
                <w:sz w:val="26"/>
                <w:szCs w:val="26"/>
              </w:rPr>
              <w:t xml:space="preserve">учитель </w:t>
            </w: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2065" w14:textId="77777777" w:rsidR="00ED0593" w:rsidRDefault="00ED0593">
            <w:pPr>
              <w:rPr>
                <w:rFonts w:ascii="PT Astra Serif" w:hAnsi="PT Astra Serif"/>
                <w:color w:val="auto"/>
                <w:sz w:val="26"/>
                <w:szCs w:val="26"/>
              </w:rPr>
            </w:pPr>
            <w:r>
              <w:rPr>
                <w:rFonts w:ascii="PT Astra Serif" w:hAnsi="PT Astra Serif"/>
                <w:sz w:val="26"/>
                <w:szCs w:val="26"/>
              </w:rPr>
              <w:t>муниципальное казенное общеобразовательное учреждение «</w:t>
            </w:r>
            <w:proofErr w:type="spellStart"/>
            <w:r>
              <w:rPr>
                <w:rFonts w:ascii="PT Astra Serif" w:hAnsi="PT Astra Serif"/>
                <w:sz w:val="26"/>
                <w:szCs w:val="26"/>
              </w:rPr>
              <w:t>Панаевская</w:t>
            </w:r>
            <w:proofErr w:type="spellEnd"/>
            <w:r>
              <w:rPr>
                <w:rFonts w:ascii="PT Astra Serif" w:hAnsi="PT Astra Serif"/>
                <w:sz w:val="26"/>
                <w:szCs w:val="26"/>
              </w:rPr>
              <w:t xml:space="preserve"> школа-интернат»</w:t>
            </w:r>
          </w:p>
        </w:tc>
      </w:tr>
      <w:tr w:rsidR="00ED0593" w14:paraId="689A1E96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9380" w14:textId="77777777" w:rsidR="00ED0593" w:rsidRDefault="00ED0593">
            <w:pPr>
              <w:jc w:val="center"/>
              <w:rPr>
                <w:rFonts w:ascii="PT Astra Serif" w:hAnsi="PT Astra Serif" w:cs="Times New Roman" w:hint="eastAsia"/>
                <w:b/>
                <w:bCs/>
                <w:sz w:val="26"/>
                <w:szCs w:val="26"/>
              </w:rPr>
            </w:pPr>
          </w:p>
          <w:p w14:paraId="07C340D0" w14:textId="77777777" w:rsidR="00ED0593" w:rsidRDefault="00ED0593">
            <w:pPr>
              <w:jc w:val="center"/>
              <w:rPr>
                <w:rFonts w:ascii="PT Astra Serif" w:hAnsi="PT Astra Serif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color w:val="auto"/>
                <w:sz w:val="26"/>
                <w:szCs w:val="26"/>
              </w:rPr>
              <w:t>Государственное бюджетное  профессиональное образовательное учреждение Ямало-Ненецкого автономного округа</w:t>
            </w:r>
            <w:r>
              <w:rPr>
                <w:rFonts w:ascii="PT Astra Serif" w:hAnsi="PT Astra Serif"/>
                <w:b/>
                <w:sz w:val="26"/>
                <w:szCs w:val="26"/>
              </w:rPr>
              <w:t xml:space="preserve"> «</w:t>
            </w:r>
            <w:proofErr w:type="spellStart"/>
            <w:r>
              <w:rPr>
                <w:rFonts w:ascii="PT Astra Serif" w:hAnsi="PT Astra Serif"/>
                <w:b/>
                <w:sz w:val="26"/>
                <w:szCs w:val="26"/>
              </w:rPr>
              <w:t>Новоуренгойский</w:t>
            </w:r>
            <w:proofErr w:type="spellEnd"/>
            <w:r>
              <w:rPr>
                <w:rFonts w:ascii="PT Astra Serif" w:hAnsi="PT Astra Serif"/>
                <w:b/>
                <w:sz w:val="26"/>
                <w:szCs w:val="26"/>
              </w:rPr>
              <w:t xml:space="preserve"> многопрофильный  колледж»</w:t>
            </w:r>
          </w:p>
        </w:tc>
      </w:tr>
      <w:tr w:rsidR="00ED0593" w14:paraId="37227F85" w14:textId="77777777" w:rsidTr="00ED0593"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5514" w14:textId="77777777" w:rsidR="00ED0593" w:rsidRDefault="00ED0593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0D263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Анучкина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Ирина Николаевна</w:t>
            </w:r>
          </w:p>
        </w:tc>
        <w:tc>
          <w:tcPr>
            <w:tcW w:w="4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C5A7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мастер производственного обучения</w:t>
            </w:r>
          </w:p>
        </w:tc>
      </w:tr>
      <w:tr w:rsidR="00ED0593" w14:paraId="77DB99D4" w14:textId="77777777" w:rsidTr="00ED0593"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E1B7" w14:textId="77777777" w:rsidR="00ED0593" w:rsidRDefault="00ED0593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FF7F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Зябрина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Антонина Васильевна</w:t>
            </w:r>
          </w:p>
        </w:tc>
        <w:tc>
          <w:tcPr>
            <w:tcW w:w="4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B990E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ED0593" w14:paraId="18CE1D46" w14:textId="77777777" w:rsidTr="00ED0593"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961DC" w14:textId="77777777" w:rsidR="00ED0593" w:rsidRDefault="00ED0593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C1AE7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Османова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Аида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Зайнутдиновна</w:t>
            </w:r>
            <w:proofErr w:type="spellEnd"/>
          </w:p>
        </w:tc>
        <w:tc>
          <w:tcPr>
            <w:tcW w:w="4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0CB8F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ED0593" w14:paraId="2C83B090" w14:textId="77777777" w:rsidTr="00ED0593"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B543" w14:textId="77777777" w:rsidR="00ED0593" w:rsidRDefault="00ED0593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792F9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Пригарин Игорь Леонидович</w:t>
            </w:r>
          </w:p>
        </w:tc>
        <w:tc>
          <w:tcPr>
            <w:tcW w:w="4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26CE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ED0593" w14:paraId="46D3C49C" w14:textId="77777777" w:rsidTr="00ED0593"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94460" w14:textId="77777777" w:rsidR="00ED0593" w:rsidRDefault="00ED0593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52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FC5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Кубекова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Лола Муратовна</w:t>
            </w:r>
          </w:p>
        </w:tc>
        <w:tc>
          <w:tcPr>
            <w:tcW w:w="4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CFA1C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ED0593" w14:paraId="002DB4ED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769A" w14:textId="77777777" w:rsidR="00ED0593" w:rsidRDefault="00ED0593">
            <w:pPr>
              <w:jc w:val="center"/>
              <w:rPr>
                <w:rFonts w:ascii="PT Astra Serif" w:hAnsi="PT Astra Serif" w:cs="Times New Roman" w:hint="eastAsia"/>
                <w:b/>
                <w:bCs/>
                <w:sz w:val="26"/>
                <w:szCs w:val="26"/>
              </w:rPr>
            </w:pPr>
          </w:p>
          <w:p w14:paraId="0914DB4C" w14:textId="77777777" w:rsidR="00ED0593" w:rsidRDefault="00ED0593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Государственное бюджетное  профессиональное образовательное учреждение Ямало-Ненецкого автономного округа </w:t>
            </w:r>
            <w:r>
              <w:rPr>
                <w:rFonts w:ascii="PT Astra Serif" w:hAnsi="PT Astra Serif" w:cs="Times New Roman"/>
                <w:b/>
                <w:sz w:val="26"/>
                <w:szCs w:val="26"/>
              </w:rPr>
              <w:t>«</w:t>
            </w:r>
            <w:proofErr w:type="spellStart"/>
            <w:r>
              <w:rPr>
                <w:rFonts w:ascii="PT Astra Serif" w:hAnsi="PT Astra Serif" w:cs="Times New Roman"/>
                <w:b/>
                <w:sz w:val="26"/>
                <w:szCs w:val="26"/>
              </w:rPr>
              <w:t>Ямальский</w:t>
            </w:r>
            <w:proofErr w:type="spellEnd"/>
            <w:r>
              <w:rPr>
                <w:rFonts w:ascii="PT Astra Serif" w:hAnsi="PT Astra Serif" w:cs="Times New Roman"/>
                <w:b/>
                <w:sz w:val="26"/>
                <w:szCs w:val="26"/>
              </w:rPr>
              <w:t xml:space="preserve"> полярный агроэкономический техникум»</w:t>
            </w:r>
          </w:p>
        </w:tc>
      </w:tr>
      <w:tr w:rsidR="00ED0593" w14:paraId="23BD1AC3" w14:textId="77777777" w:rsidTr="00ED0593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2920E" w14:textId="77777777" w:rsidR="00ED0593" w:rsidRDefault="00ED0593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5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880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Лукманов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Нур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Магъфурович</w:t>
            </w:r>
            <w:proofErr w:type="spellEnd"/>
          </w:p>
        </w:tc>
        <w:tc>
          <w:tcPr>
            <w:tcW w:w="4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C0A3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ED0593" w14:paraId="6A139594" w14:textId="77777777" w:rsidTr="00ED0593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873E6" w14:textId="77777777" w:rsidR="00ED0593" w:rsidRDefault="00ED0593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5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F5DA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Семяшкин Владимир Алексеевич</w:t>
            </w:r>
          </w:p>
        </w:tc>
        <w:tc>
          <w:tcPr>
            <w:tcW w:w="4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87FB" w14:textId="77777777" w:rsidR="00ED0593" w:rsidRDefault="00ED0593">
            <w:pP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преподаватель</w:t>
            </w:r>
          </w:p>
        </w:tc>
      </w:tr>
      <w:tr w:rsidR="00ED0593" w14:paraId="1468070D" w14:textId="77777777" w:rsidTr="00ED0593"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301A" w14:textId="77777777" w:rsidR="00ED0593" w:rsidRDefault="00ED0593">
            <w:pPr>
              <w:jc w:val="center"/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Филиал Государственного бюджетного  профессионального образовательного </w:t>
            </w:r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lastRenderedPageBreak/>
              <w:t>учреждения Ямало-Ненецкого автономного округа «</w:t>
            </w:r>
            <w:proofErr w:type="spellStart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>Ямальский</w:t>
            </w:r>
            <w:proofErr w:type="spellEnd"/>
            <w:r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  <w:t xml:space="preserve"> многопрофильный колледж»</w:t>
            </w:r>
          </w:p>
        </w:tc>
      </w:tr>
      <w:tr w:rsidR="00ED0593" w14:paraId="32A58325" w14:textId="77777777" w:rsidTr="00ED0593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3AA3" w14:textId="77777777" w:rsidR="00ED0593" w:rsidRDefault="00ED0593">
            <w:pPr>
              <w:jc w:val="center"/>
              <w:rPr>
                <w:rFonts w:ascii="PT Astra Serif" w:hAnsi="PT Astra Serif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53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72E8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proofErr w:type="spellStart"/>
            <w:r>
              <w:rPr>
                <w:rFonts w:ascii="PT Astra Serif" w:hAnsi="PT Astra Serif" w:cs="Times New Roman"/>
                <w:sz w:val="26"/>
                <w:szCs w:val="26"/>
              </w:rPr>
              <w:t>Вобликов</w:t>
            </w:r>
            <w:proofErr w:type="spellEnd"/>
            <w:r>
              <w:rPr>
                <w:rFonts w:ascii="PT Astra Serif" w:hAnsi="PT Astra Serif" w:cs="Times New Roman"/>
                <w:sz w:val="26"/>
                <w:szCs w:val="26"/>
              </w:rPr>
              <w:t xml:space="preserve"> Денис Валерьевич</w:t>
            </w:r>
          </w:p>
        </w:tc>
        <w:tc>
          <w:tcPr>
            <w:tcW w:w="45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F325" w14:textId="77777777" w:rsidR="00ED0593" w:rsidRDefault="00ED0593">
            <w:pPr>
              <w:rPr>
                <w:rFonts w:ascii="PT Astra Serif" w:hAnsi="PT Astra Serif" w:cs="Times New Roman"/>
                <w:sz w:val="26"/>
                <w:szCs w:val="26"/>
              </w:rPr>
            </w:pPr>
            <w:r>
              <w:rPr>
                <w:rFonts w:ascii="PT Astra Serif" w:hAnsi="PT Astra Serif" w:cs="Times New Roman"/>
                <w:sz w:val="26"/>
                <w:szCs w:val="26"/>
              </w:rPr>
              <w:t>мастер производственного обучения</w:t>
            </w:r>
          </w:p>
        </w:tc>
      </w:tr>
    </w:tbl>
    <w:p w14:paraId="12A4FED5" w14:textId="77777777" w:rsidR="00ED0593" w:rsidRDefault="00ED0593" w:rsidP="00ED0593">
      <w:pPr>
        <w:tabs>
          <w:tab w:val="left" w:pos="1461"/>
        </w:tabs>
        <w:jc w:val="both"/>
        <w:rPr>
          <w:rFonts w:ascii="PT Astra Serif" w:hAnsi="PT Astra Serif" w:cs="Times New Roman"/>
          <w:bCs/>
          <w:sz w:val="26"/>
          <w:szCs w:val="26"/>
        </w:rPr>
      </w:pPr>
    </w:p>
    <w:p w14:paraId="6CCC4307" w14:textId="77777777" w:rsidR="00ED0593" w:rsidRPr="00557D0D" w:rsidRDefault="00ED0593">
      <w:pPr>
        <w:tabs>
          <w:tab w:val="left" w:pos="709"/>
          <w:tab w:val="left" w:pos="851"/>
        </w:tabs>
        <w:ind w:left="360"/>
        <w:contextualSpacing/>
        <w:jc w:val="both"/>
        <w:rPr>
          <w:rFonts w:ascii="PT Astra Serif" w:hAnsi="PT Astra Serif" w:cs="Times New Roman"/>
          <w:bCs/>
          <w:sz w:val="26"/>
          <w:szCs w:val="26"/>
        </w:rPr>
      </w:pPr>
    </w:p>
    <w:sectPr w:rsidR="00ED0593" w:rsidRPr="00557D0D" w:rsidSect="00A06342">
      <w:headerReference w:type="default" r:id="rId9"/>
      <w:type w:val="continuous"/>
      <w:pgSz w:w="11905" w:h="16837"/>
      <w:pgMar w:top="851" w:right="851" w:bottom="851" w:left="1134" w:header="397" w:footer="170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0BD86E" w14:textId="77777777" w:rsidR="00E25513" w:rsidRDefault="00E25513" w:rsidP="00B1376F">
      <w:r>
        <w:separator/>
      </w:r>
    </w:p>
  </w:endnote>
  <w:endnote w:type="continuationSeparator" w:id="0">
    <w:p w14:paraId="349C4E12" w14:textId="77777777" w:rsidR="00E25513" w:rsidRDefault="00E25513" w:rsidP="00B13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680EB2" w14:textId="77777777" w:rsidR="00E25513" w:rsidRDefault="00E25513"/>
  </w:footnote>
  <w:footnote w:type="continuationSeparator" w:id="0">
    <w:p w14:paraId="16C16C13" w14:textId="77777777" w:rsidR="00E25513" w:rsidRDefault="00E2551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10259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D4B5223" w14:textId="77777777" w:rsidR="003A49C1" w:rsidRPr="00E5643E" w:rsidRDefault="003A49C1">
        <w:pPr>
          <w:pStyle w:val="ae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5643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5643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5643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D0593">
          <w:rPr>
            <w:rFonts w:ascii="Times New Roman" w:hAnsi="Times New Roman" w:cs="Times New Roman"/>
            <w:noProof/>
            <w:sz w:val="20"/>
            <w:szCs w:val="20"/>
          </w:rPr>
          <w:t>13</w:t>
        </w:r>
        <w:r w:rsidRPr="00E5643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D9AE83F" w14:textId="77777777" w:rsidR="003A49C1" w:rsidRDefault="003A49C1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2F38"/>
    <w:multiLevelType w:val="hybridMultilevel"/>
    <w:tmpl w:val="914481B4"/>
    <w:lvl w:ilvl="0" w:tplc="3A1A46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61D7E"/>
    <w:multiLevelType w:val="hybridMultilevel"/>
    <w:tmpl w:val="7E6EDCC8"/>
    <w:lvl w:ilvl="0" w:tplc="8A9E55B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433B2"/>
    <w:multiLevelType w:val="hybridMultilevel"/>
    <w:tmpl w:val="EC0E57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9B0BF8"/>
    <w:multiLevelType w:val="hybridMultilevel"/>
    <w:tmpl w:val="BAEEE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1904CD"/>
    <w:multiLevelType w:val="multilevel"/>
    <w:tmpl w:val="F37ED39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tabs>
          <w:tab w:val="num" w:pos="1208"/>
        </w:tabs>
        <w:ind w:left="1208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508"/>
        </w:tabs>
        <w:ind w:left="15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08"/>
        </w:tabs>
        <w:ind w:left="15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8"/>
        </w:tabs>
        <w:ind w:left="1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68"/>
        </w:tabs>
        <w:ind w:left="18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28"/>
        </w:tabs>
        <w:ind w:left="22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28"/>
        </w:tabs>
        <w:ind w:left="22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88"/>
        </w:tabs>
        <w:ind w:left="2588" w:hanging="1800"/>
      </w:pPr>
      <w:rPr>
        <w:rFonts w:hint="default"/>
      </w:rPr>
    </w:lvl>
  </w:abstractNum>
  <w:abstractNum w:abstractNumId="5">
    <w:nsid w:val="496A3C8D"/>
    <w:multiLevelType w:val="hybridMultilevel"/>
    <w:tmpl w:val="79FAE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7A518B"/>
    <w:multiLevelType w:val="hybridMultilevel"/>
    <w:tmpl w:val="922647D8"/>
    <w:lvl w:ilvl="0" w:tplc="86C4AF4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0C3D4C"/>
    <w:multiLevelType w:val="hybridMultilevel"/>
    <w:tmpl w:val="9E1ADA6E"/>
    <w:lvl w:ilvl="0" w:tplc="318C221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31027E"/>
    <w:multiLevelType w:val="hybridMultilevel"/>
    <w:tmpl w:val="67DE1622"/>
    <w:lvl w:ilvl="0" w:tplc="02DC14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5EE6EF7"/>
    <w:multiLevelType w:val="hybridMultilevel"/>
    <w:tmpl w:val="9E1ADA6E"/>
    <w:lvl w:ilvl="0" w:tplc="318C221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6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0"/>
  </w:num>
  <w:num w:numId="1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attachedTemplate r:id="rId1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0D"/>
    <w:rsid w:val="000034AB"/>
    <w:rsid w:val="000047DE"/>
    <w:rsid w:val="000055D8"/>
    <w:rsid w:val="00006076"/>
    <w:rsid w:val="00006ACC"/>
    <w:rsid w:val="00010C15"/>
    <w:rsid w:val="000117EE"/>
    <w:rsid w:val="00011DE2"/>
    <w:rsid w:val="000129CC"/>
    <w:rsid w:val="00012AC6"/>
    <w:rsid w:val="00012B5F"/>
    <w:rsid w:val="00013438"/>
    <w:rsid w:val="00013BAA"/>
    <w:rsid w:val="00014549"/>
    <w:rsid w:val="00016947"/>
    <w:rsid w:val="000177F4"/>
    <w:rsid w:val="00017FFA"/>
    <w:rsid w:val="000202E1"/>
    <w:rsid w:val="00022942"/>
    <w:rsid w:val="0002313A"/>
    <w:rsid w:val="00023B26"/>
    <w:rsid w:val="00023BF2"/>
    <w:rsid w:val="00031400"/>
    <w:rsid w:val="0003362D"/>
    <w:rsid w:val="000337BB"/>
    <w:rsid w:val="0003528C"/>
    <w:rsid w:val="00035ECA"/>
    <w:rsid w:val="000367C8"/>
    <w:rsid w:val="00037459"/>
    <w:rsid w:val="0004079D"/>
    <w:rsid w:val="00040A1F"/>
    <w:rsid w:val="00040C3A"/>
    <w:rsid w:val="00040DA3"/>
    <w:rsid w:val="0004157A"/>
    <w:rsid w:val="000427B1"/>
    <w:rsid w:val="00043E12"/>
    <w:rsid w:val="00043E7C"/>
    <w:rsid w:val="00043ECA"/>
    <w:rsid w:val="00044FBD"/>
    <w:rsid w:val="00047B4A"/>
    <w:rsid w:val="0005234D"/>
    <w:rsid w:val="00054708"/>
    <w:rsid w:val="00055F9E"/>
    <w:rsid w:val="00055FCB"/>
    <w:rsid w:val="0006077B"/>
    <w:rsid w:val="00062207"/>
    <w:rsid w:val="0006296F"/>
    <w:rsid w:val="00062F32"/>
    <w:rsid w:val="0006374A"/>
    <w:rsid w:val="00066E98"/>
    <w:rsid w:val="00071987"/>
    <w:rsid w:val="00072127"/>
    <w:rsid w:val="000723B2"/>
    <w:rsid w:val="00074DF2"/>
    <w:rsid w:val="00075946"/>
    <w:rsid w:val="00077560"/>
    <w:rsid w:val="00080A4B"/>
    <w:rsid w:val="00080F74"/>
    <w:rsid w:val="000818BA"/>
    <w:rsid w:val="00083C98"/>
    <w:rsid w:val="00085277"/>
    <w:rsid w:val="000864F3"/>
    <w:rsid w:val="00087CCB"/>
    <w:rsid w:val="00091496"/>
    <w:rsid w:val="00091B93"/>
    <w:rsid w:val="000935A7"/>
    <w:rsid w:val="000948BB"/>
    <w:rsid w:val="00095030"/>
    <w:rsid w:val="00095D53"/>
    <w:rsid w:val="0009663B"/>
    <w:rsid w:val="00096E57"/>
    <w:rsid w:val="000A02CA"/>
    <w:rsid w:val="000A02DB"/>
    <w:rsid w:val="000A09E5"/>
    <w:rsid w:val="000A0F83"/>
    <w:rsid w:val="000A4D0D"/>
    <w:rsid w:val="000B0C49"/>
    <w:rsid w:val="000B1069"/>
    <w:rsid w:val="000B21BF"/>
    <w:rsid w:val="000B24CE"/>
    <w:rsid w:val="000B4465"/>
    <w:rsid w:val="000B5DF4"/>
    <w:rsid w:val="000B71B7"/>
    <w:rsid w:val="000B7423"/>
    <w:rsid w:val="000B747F"/>
    <w:rsid w:val="000C01D3"/>
    <w:rsid w:val="000C06E4"/>
    <w:rsid w:val="000C0B27"/>
    <w:rsid w:val="000C2439"/>
    <w:rsid w:val="000C30F6"/>
    <w:rsid w:val="000C4325"/>
    <w:rsid w:val="000C6057"/>
    <w:rsid w:val="000C6F77"/>
    <w:rsid w:val="000D0E08"/>
    <w:rsid w:val="000D21E1"/>
    <w:rsid w:val="000D2BC0"/>
    <w:rsid w:val="000D38AF"/>
    <w:rsid w:val="000D3938"/>
    <w:rsid w:val="000D39D1"/>
    <w:rsid w:val="000D3B04"/>
    <w:rsid w:val="000D4FF8"/>
    <w:rsid w:val="000D5E18"/>
    <w:rsid w:val="000D6B8F"/>
    <w:rsid w:val="000D6BFC"/>
    <w:rsid w:val="000D75F8"/>
    <w:rsid w:val="000D787C"/>
    <w:rsid w:val="000D78EA"/>
    <w:rsid w:val="000E0109"/>
    <w:rsid w:val="000E238F"/>
    <w:rsid w:val="000E2AF4"/>
    <w:rsid w:val="000E3188"/>
    <w:rsid w:val="000E4C02"/>
    <w:rsid w:val="000E5558"/>
    <w:rsid w:val="000E6FB4"/>
    <w:rsid w:val="000F1A2A"/>
    <w:rsid w:val="000F2F70"/>
    <w:rsid w:val="000F3F4B"/>
    <w:rsid w:val="000F46F2"/>
    <w:rsid w:val="000F4B83"/>
    <w:rsid w:val="000F4B92"/>
    <w:rsid w:val="000F63B0"/>
    <w:rsid w:val="000F6DC5"/>
    <w:rsid w:val="000F794F"/>
    <w:rsid w:val="000F7B94"/>
    <w:rsid w:val="00100220"/>
    <w:rsid w:val="0010022B"/>
    <w:rsid w:val="00100996"/>
    <w:rsid w:val="00100B22"/>
    <w:rsid w:val="00104164"/>
    <w:rsid w:val="001047DB"/>
    <w:rsid w:val="00104A3B"/>
    <w:rsid w:val="00105F5E"/>
    <w:rsid w:val="00110759"/>
    <w:rsid w:val="0011111F"/>
    <w:rsid w:val="00112854"/>
    <w:rsid w:val="0011467C"/>
    <w:rsid w:val="00115515"/>
    <w:rsid w:val="0011623B"/>
    <w:rsid w:val="00116A15"/>
    <w:rsid w:val="00117593"/>
    <w:rsid w:val="00123169"/>
    <w:rsid w:val="0012481D"/>
    <w:rsid w:val="00124DA6"/>
    <w:rsid w:val="00124FAD"/>
    <w:rsid w:val="00125217"/>
    <w:rsid w:val="00125BEC"/>
    <w:rsid w:val="00126610"/>
    <w:rsid w:val="00132CE6"/>
    <w:rsid w:val="001337A0"/>
    <w:rsid w:val="00133E1E"/>
    <w:rsid w:val="00136F75"/>
    <w:rsid w:val="001371E3"/>
    <w:rsid w:val="00137C6A"/>
    <w:rsid w:val="001401A6"/>
    <w:rsid w:val="0014125A"/>
    <w:rsid w:val="001415FD"/>
    <w:rsid w:val="00144589"/>
    <w:rsid w:val="0014460D"/>
    <w:rsid w:val="00146EE5"/>
    <w:rsid w:val="00147186"/>
    <w:rsid w:val="00147EE1"/>
    <w:rsid w:val="00153CF0"/>
    <w:rsid w:val="00154AD5"/>
    <w:rsid w:val="001570BF"/>
    <w:rsid w:val="00157D1C"/>
    <w:rsid w:val="001609F6"/>
    <w:rsid w:val="00160BEC"/>
    <w:rsid w:val="00161763"/>
    <w:rsid w:val="00161FA5"/>
    <w:rsid w:val="00162599"/>
    <w:rsid w:val="001626E7"/>
    <w:rsid w:val="00162703"/>
    <w:rsid w:val="00162EB0"/>
    <w:rsid w:val="00164109"/>
    <w:rsid w:val="001663E4"/>
    <w:rsid w:val="00166D15"/>
    <w:rsid w:val="00167CA7"/>
    <w:rsid w:val="00171380"/>
    <w:rsid w:val="00171DF9"/>
    <w:rsid w:val="0017383A"/>
    <w:rsid w:val="0017407A"/>
    <w:rsid w:val="001757A5"/>
    <w:rsid w:val="0017679D"/>
    <w:rsid w:val="00180284"/>
    <w:rsid w:val="001802F5"/>
    <w:rsid w:val="00180BB5"/>
    <w:rsid w:val="00181BAA"/>
    <w:rsid w:val="0018204F"/>
    <w:rsid w:val="00185283"/>
    <w:rsid w:val="00186208"/>
    <w:rsid w:val="00186F6D"/>
    <w:rsid w:val="00190F9C"/>
    <w:rsid w:val="0019161B"/>
    <w:rsid w:val="00192365"/>
    <w:rsid w:val="00192E9B"/>
    <w:rsid w:val="00193526"/>
    <w:rsid w:val="001944DE"/>
    <w:rsid w:val="00195D74"/>
    <w:rsid w:val="0019687E"/>
    <w:rsid w:val="001970F3"/>
    <w:rsid w:val="0019774B"/>
    <w:rsid w:val="001979D2"/>
    <w:rsid w:val="00197A54"/>
    <w:rsid w:val="00197C1F"/>
    <w:rsid w:val="001A22BB"/>
    <w:rsid w:val="001A2B31"/>
    <w:rsid w:val="001A4FDF"/>
    <w:rsid w:val="001A6699"/>
    <w:rsid w:val="001A7F6E"/>
    <w:rsid w:val="001B01B5"/>
    <w:rsid w:val="001B02A1"/>
    <w:rsid w:val="001B202F"/>
    <w:rsid w:val="001B2BB0"/>
    <w:rsid w:val="001B3DF3"/>
    <w:rsid w:val="001B4C42"/>
    <w:rsid w:val="001C18D1"/>
    <w:rsid w:val="001D0864"/>
    <w:rsid w:val="001D129A"/>
    <w:rsid w:val="001D2323"/>
    <w:rsid w:val="001D3FEA"/>
    <w:rsid w:val="001D4541"/>
    <w:rsid w:val="001D544A"/>
    <w:rsid w:val="001D58AA"/>
    <w:rsid w:val="001D5A4F"/>
    <w:rsid w:val="001D7E10"/>
    <w:rsid w:val="001E1DD2"/>
    <w:rsid w:val="001E1FED"/>
    <w:rsid w:val="001E2774"/>
    <w:rsid w:val="001E2BB5"/>
    <w:rsid w:val="001E3077"/>
    <w:rsid w:val="001E3928"/>
    <w:rsid w:val="001E54A8"/>
    <w:rsid w:val="001E6383"/>
    <w:rsid w:val="001E6E91"/>
    <w:rsid w:val="001E78FC"/>
    <w:rsid w:val="001F1EDF"/>
    <w:rsid w:val="001F248F"/>
    <w:rsid w:val="001F2A62"/>
    <w:rsid w:val="001F3097"/>
    <w:rsid w:val="001F3D1C"/>
    <w:rsid w:val="001F4DD0"/>
    <w:rsid w:val="001F5539"/>
    <w:rsid w:val="00200A6E"/>
    <w:rsid w:val="0020130E"/>
    <w:rsid w:val="002015E5"/>
    <w:rsid w:val="00203DD3"/>
    <w:rsid w:val="00203E05"/>
    <w:rsid w:val="00204A1B"/>
    <w:rsid w:val="00206A97"/>
    <w:rsid w:val="0020727E"/>
    <w:rsid w:val="002103C7"/>
    <w:rsid w:val="002105E6"/>
    <w:rsid w:val="00211C09"/>
    <w:rsid w:val="0021206B"/>
    <w:rsid w:val="0021238A"/>
    <w:rsid w:val="00212A78"/>
    <w:rsid w:val="00214C9E"/>
    <w:rsid w:val="00215AFF"/>
    <w:rsid w:val="00220246"/>
    <w:rsid w:val="00223172"/>
    <w:rsid w:val="002261F8"/>
    <w:rsid w:val="00230D28"/>
    <w:rsid w:val="002325CD"/>
    <w:rsid w:val="00232D41"/>
    <w:rsid w:val="00232DBC"/>
    <w:rsid w:val="0023406E"/>
    <w:rsid w:val="00237985"/>
    <w:rsid w:val="00241ABA"/>
    <w:rsid w:val="00241C88"/>
    <w:rsid w:val="002426BB"/>
    <w:rsid w:val="00242F52"/>
    <w:rsid w:val="002502A9"/>
    <w:rsid w:val="0025175C"/>
    <w:rsid w:val="0025255A"/>
    <w:rsid w:val="00253116"/>
    <w:rsid w:val="0025446C"/>
    <w:rsid w:val="00257677"/>
    <w:rsid w:val="0026019D"/>
    <w:rsid w:val="0026121B"/>
    <w:rsid w:val="00261C32"/>
    <w:rsid w:val="00264DF6"/>
    <w:rsid w:val="00266280"/>
    <w:rsid w:val="00266BC5"/>
    <w:rsid w:val="002679AB"/>
    <w:rsid w:val="00270E2F"/>
    <w:rsid w:val="00271496"/>
    <w:rsid w:val="0027197D"/>
    <w:rsid w:val="00271EE5"/>
    <w:rsid w:val="00273EDE"/>
    <w:rsid w:val="00274200"/>
    <w:rsid w:val="00274221"/>
    <w:rsid w:val="002742F4"/>
    <w:rsid w:val="00276A55"/>
    <w:rsid w:val="00276CE3"/>
    <w:rsid w:val="00277D72"/>
    <w:rsid w:val="0028127C"/>
    <w:rsid w:val="0028240C"/>
    <w:rsid w:val="0028412C"/>
    <w:rsid w:val="00285FA6"/>
    <w:rsid w:val="00286981"/>
    <w:rsid w:val="00290C05"/>
    <w:rsid w:val="0029135E"/>
    <w:rsid w:val="00292B13"/>
    <w:rsid w:val="00296909"/>
    <w:rsid w:val="00297E37"/>
    <w:rsid w:val="002A18D0"/>
    <w:rsid w:val="002A2E20"/>
    <w:rsid w:val="002A38AA"/>
    <w:rsid w:val="002A5AB3"/>
    <w:rsid w:val="002A74DB"/>
    <w:rsid w:val="002B1565"/>
    <w:rsid w:val="002B1FDC"/>
    <w:rsid w:val="002B2287"/>
    <w:rsid w:val="002B3BA5"/>
    <w:rsid w:val="002B3C6D"/>
    <w:rsid w:val="002B5CBD"/>
    <w:rsid w:val="002B5DBB"/>
    <w:rsid w:val="002C0318"/>
    <w:rsid w:val="002C1D70"/>
    <w:rsid w:val="002C20DA"/>
    <w:rsid w:val="002C3293"/>
    <w:rsid w:val="002C3930"/>
    <w:rsid w:val="002C43F6"/>
    <w:rsid w:val="002C6D30"/>
    <w:rsid w:val="002C7057"/>
    <w:rsid w:val="002C75D4"/>
    <w:rsid w:val="002D09C9"/>
    <w:rsid w:val="002D2703"/>
    <w:rsid w:val="002D49B7"/>
    <w:rsid w:val="002D4AFA"/>
    <w:rsid w:val="002D5FD4"/>
    <w:rsid w:val="002D7C02"/>
    <w:rsid w:val="002E043B"/>
    <w:rsid w:val="002E287C"/>
    <w:rsid w:val="002E3D60"/>
    <w:rsid w:val="002E6A5D"/>
    <w:rsid w:val="002E7960"/>
    <w:rsid w:val="002E7D99"/>
    <w:rsid w:val="002F0905"/>
    <w:rsid w:val="002F2EA6"/>
    <w:rsid w:val="002F43EB"/>
    <w:rsid w:val="002F6399"/>
    <w:rsid w:val="002F7CBB"/>
    <w:rsid w:val="00300B05"/>
    <w:rsid w:val="003019C5"/>
    <w:rsid w:val="003035BB"/>
    <w:rsid w:val="00305846"/>
    <w:rsid w:val="00305D47"/>
    <w:rsid w:val="00307575"/>
    <w:rsid w:val="003079B4"/>
    <w:rsid w:val="00310AEE"/>
    <w:rsid w:val="00312D6E"/>
    <w:rsid w:val="00313797"/>
    <w:rsid w:val="00313919"/>
    <w:rsid w:val="00313C71"/>
    <w:rsid w:val="003166CF"/>
    <w:rsid w:val="00320894"/>
    <w:rsid w:val="0032380A"/>
    <w:rsid w:val="00324054"/>
    <w:rsid w:val="0032614F"/>
    <w:rsid w:val="00327317"/>
    <w:rsid w:val="003315D1"/>
    <w:rsid w:val="00332319"/>
    <w:rsid w:val="00332DC9"/>
    <w:rsid w:val="00333D1A"/>
    <w:rsid w:val="00333E02"/>
    <w:rsid w:val="00341116"/>
    <w:rsid w:val="003425E3"/>
    <w:rsid w:val="00345BB0"/>
    <w:rsid w:val="003463F8"/>
    <w:rsid w:val="0034691F"/>
    <w:rsid w:val="00346F37"/>
    <w:rsid w:val="003472B4"/>
    <w:rsid w:val="00350645"/>
    <w:rsid w:val="00352D88"/>
    <w:rsid w:val="00355144"/>
    <w:rsid w:val="00355707"/>
    <w:rsid w:val="00356D97"/>
    <w:rsid w:val="00361DBE"/>
    <w:rsid w:val="00362F97"/>
    <w:rsid w:val="00363229"/>
    <w:rsid w:val="00363E05"/>
    <w:rsid w:val="00364AE7"/>
    <w:rsid w:val="0036629D"/>
    <w:rsid w:val="003703DE"/>
    <w:rsid w:val="00372BAF"/>
    <w:rsid w:val="003732D6"/>
    <w:rsid w:val="00373727"/>
    <w:rsid w:val="0037640F"/>
    <w:rsid w:val="003772EB"/>
    <w:rsid w:val="00380B10"/>
    <w:rsid w:val="00381A1A"/>
    <w:rsid w:val="00382A20"/>
    <w:rsid w:val="00384EA4"/>
    <w:rsid w:val="003864C2"/>
    <w:rsid w:val="00390DE7"/>
    <w:rsid w:val="0039223A"/>
    <w:rsid w:val="00392F95"/>
    <w:rsid w:val="00393891"/>
    <w:rsid w:val="00394E83"/>
    <w:rsid w:val="00395DA3"/>
    <w:rsid w:val="00396C44"/>
    <w:rsid w:val="003970CA"/>
    <w:rsid w:val="00397F07"/>
    <w:rsid w:val="003A3110"/>
    <w:rsid w:val="003A3EDB"/>
    <w:rsid w:val="003A49C1"/>
    <w:rsid w:val="003A4CF1"/>
    <w:rsid w:val="003A4D12"/>
    <w:rsid w:val="003A4D76"/>
    <w:rsid w:val="003A6CD4"/>
    <w:rsid w:val="003A7D67"/>
    <w:rsid w:val="003B38FF"/>
    <w:rsid w:val="003B3EC1"/>
    <w:rsid w:val="003B4431"/>
    <w:rsid w:val="003B4E33"/>
    <w:rsid w:val="003B7CE6"/>
    <w:rsid w:val="003C02F6"/>
    <w:rsid w:val="003C0FC9"/>
    <w:rsid w:val="003C213D"/>
    <w:rsid w:val="003C2F0D"/>
    <w:rsid w:val="003C5E0A"/>
    <w:rsid w:val="003D05F3"/>
    <w:rsid w:val="003D1826"/>
    <w:rsid w:val="003D21BF"/>
    <w:rsid w:val="003D2D40"/>
    <w:rsid w:val="003D3E13"/>
    <w:rsid w:val="003D4C49"/>
    <w:rsid w:val="003D5CFE"/>
    <w:rsid w:val="003D5EF5"/>
    <w:rsid w:val="003D73E7"/>
    <w:rsid w:val="003D7B04"/>
    <w:rsid w:val="003D7C50"/>
    <w:rsid w:val="003E10BD"/>
    <w:rsid w:val="003E1651"/>
    <w:rsid w:val="003E1890"/>
    <w:rsid w:val="003E27BA"/>
    <w:rsid w:val="003E6C1C"/>
    <w:rsid w:val="003F5683"/>
    <w:rsid w:val="003F57B1"/>
    <w:rsid w:val="003F61DB"/>
    <w:rsid w:val="003F6428"/>
    <w:rsid w:val="003F68DD"/>
    <w:rsid w:val="003F695A"/>
    <w:rsid w:val="003F6CF1"/>
    <w:rsid w:val="003F72D4"/>
    <w:rsid w:val="00401E52"/>
    <w:rsid w:val="00404C5F"/>
    <w:rsid w:val="00405D0F"/>
    <w:rsid w:val="00407EDB"/>
    <w:rsid w:val="004100F2"/>
    <w:rsid w:val="004103C7"/>
    <w:rsid w:val="00413595"/>
    <w:rsid w:val="004136B5"/>
    <w:rsid w:val="00416716"/>
    <w:rsid w:val="004168FB"/>
    <w:rsid w:val="00416CD3"/>
    <w:rsid w:val="00421824"/>
    <w:rsid w:val="0042287B"/>
    <w:rsid w:val="00422CC7"/>
    <w:rsid w:val="00423F50"/>
    <w:rsid w:val="00427078"/>
    <w:rsid w:val="0042754D"/>
    <w:rsid w:val="004314F0"/>
    <w:rsid w:val="004321EF"/>
    <w:rsid w:val="00435865"/>
    <w:rsid w:val="00435A5B"/>
    <w:rsid w:val="00437FAC"/>
    <w:rsid w:val="00442604"/>
    <w:rsid w:val="004426F2"/>
    <w:rsid w:val="004444DE"/>
    <w:rsid w:val="004463A7"/>
    <w:rsid w:val="00446E43"/>
    <w:rsid w:val="00447155"/>
    <w:rsid w:val="004473A8"/>
    <w:rsid w:val="00447413"/>
    <w:rsid w:val="004478B1"/>
    <w:rsid w:val="004504F9"/>
    <w:rsid w:val="00450F37"/>
    <w:rsid w:val="004513CC"/>
    <w:rsid w:val="004546A5"/>
    <w:rsid w:val="00455F02"/>
    <w:rsid w:val="004570F3"/>
    <w:rsid w:val="004605DF"/>
    <w:rsid w:val="004607AC"/>
    <w:rsid w:val="00460E13"/>
    <w:rsid w:val="0046203D"/>
    <w:rsid w:val="004621D0"/>
    <w:rsid w:val="00464EA5"/>
    <w:rsid w:val="004707E9"/>
    <w:rsid w:val="00472777"/>
    <w:rsid w:val="004741FE"/>
    <w:rsid w:val="004753AE"/>
    <w:rsid w:val="004760C4"/>
    <w:rsid w:val="00482840"/>
    <w:rsid w:val="00482ED9"/>
    <w:rsid w:val="00484C36"/>
    <w:rsid w:val="004900E9"/>
    <w:rsid w:val="0049313D"/>
    <w:rsid w:val="0049336E"/>
    <w:rsid w:val="004956CD"/>
    <w:rsid w:val="00497F5B"/>
    <w:rsid w:val="004A0F6B"/>
    <w:rsid w:val="004A1D9F"/>
    <w:rsid w:val="004A4040"/>
    <w:rsid w:val="004A585C"/>
    <w:rsid w:val="004A5E77"/>
    <w:rsid w:val="004A5FE0"/>
    <w:rsid w:val="004A6138"/>
    <w:rsid w:val="004A6886"/>
    <w:rsid w:val="004B3902"/>
    <w:rsid w:val="004B4258"/>
    <w:rsid w:val="004B6B80"/>
    <w:rsid w:val="004C03DF"/>
    <w:rsid w:val="004C23EC"/>
    <w:rsid w:val="004C3FFF"/>
    <w:rsid w:val="004C587E"/>
    <w:rsid w:val="004C5F13"/>
    <w:rsid w:val="004C5FD5"/>
    <w:rsid w:val="004D104A"/>
    <w:rsid w:val="004D2261"/>
    <w:rsid w:val="004D3C44"/>
    <w:rsid w:val="004D3C82"/>
    <w:rsid w:val="004D45DD"/>
    <w:rsid w:val="004D4C39"/>
    <w:rsid w:val="004D5631"/>
    <w:rsid w:val="004D64AC"/>
    <w:rsid w:val="004D6C92"/>
    <w:rsid w:val="004E1032"/>
    <w:rsid w:val="004E200D"/>
    <w:rsid w:val="004E3C79"/>
    <w:rsid w:val="004F1A28"/>
    <w:rsid w:val="004F1F9C"/>
    <w:rsid w:val="004F361D"/>
    <w:rsid w:val="004F463A"/>
    <w:rsid w:val="004F594D"/>
    <w:rsid w:val="004F6C7E"/>
    <w:rsid w:val="004F7517"/>
    <w:rsid w:val="004F7B40"/>
    <w:rsid w:val="00501C42"/>
    <w:rsid w:val="00502930"/>
    <w:rsid w:val="00502AD8"/>
    <w:rsid w:val="00502AE5"/>
    <w:rsid w:val="00502C76"/>
    <w:rsid w:val="005053E0"/>
    <w:rsid w:val="005063DC"/>
    <w:rsid w:val="00507840"/>
    <w:rsid w:val="005146AD"/>
    <w:rsid w:val="00515B5D"/>
    <w:rsid w:val="00515E5A"/>
    <w:rsid w:val="00516C48"/>
    <w:rsid w:val="00522FF9"/>
    <w:rsid w:val="005233C8"/>
    <w:rsid w:val="005234B0"/>
    <w:rsid w:val="005252E9"/>
    <w:rsid w:val="00526C49"/>
    <w:rsid w:val="0052782F"/>
    <w:rsid w:val="00531250"/>
    <w:rsid w:val="0053195D"/>
    <w:rsid w:val="00533035"/>
    <w:rsid w:val="00534CAD"/>
    <w:rsid w:val="005352E4"/>
    <w:rsid w:val="005356F5"/>
    <w:rsid w:val="0053706A"/>
    <w:rsid w:val="00540D17"/>
    <w:rsid w:val="00541332"/>
    <w:rsid w:val="00541CDA"/>
    <w:rsid w:val="00543184"/>
    <w:rsid w:val="005436F0"/>
    <w:rsid w:val="00544130"/>
    <w:rsid w:val="0054426E"/>
    <w:rsid w:val="00544723"/>
    <w:rsid w:val="005459F6"/>
    <w:rsid w:val="00545DC8"/>
    <w:rsid w:val="00545E5D"/>
    <w:rsid w:val="005464BE"/>
    <w:rsid w:val="00547164"/>
    <w:rsid w:val="0054732F"/>
    <w:rsid w:val="00550863"/>
    <w:rsid w:val="0055087B"/>
    <w:rsid w:val="00553EA0"/>
    <w:rsid w:val="005542B6"/>
    <w:rsid w:val="00557D0D"/>
    <w:rsid w:val="00557E7F"/>
    <w:rsid w:val="005602B0"/>
    <w:rsid w:val="005603DE"/>
    <w:rsid w:val="00561A17"/>
    <w:rsid w:val="0056336E"/>
    <w:rsid w:val="00563A0F"/>
    <w:rsid w:val="00565EFF"/>
    <w:rsid w:val="0057054E"/>
    <w:rsid w:val="00570CCE"/>
    <w:rsid w:val="00571200"/>
    <w:rsid w:val="005716AE"/>
    <w:rsid w:val="00571F49"/>
    <w:rsid w:val="00573C89"/>
    <w:rsid w:val="00573C93"/>
    <w:rsid w:val="00575510"/>
    <w:rsid w:val="0057796A"/>
    <w:rsid w:val="00581E29"/>
    <w:rsid w:val="00582697"/>
    <w:rsid w:val="00582E88"/>
    <w:rsid w:val="00584E92"/>
    <w:rsid w:val="005852E6"/>
    <w:rsid w:val="0059048B"/>
    <w:rsid w:val="00590DC0"/>
    <w:rsid w:val="00591145"/>
    <w:rsid w:val="00591D08"/>
    <w:rsid w:val="005943CC"/>
    <w:rsid w:val="0059552E"/>
    <w:rsid w:val="00595DD5"/>
    <w:rsid w:val="005A092F"/>
    <w:rsid w:val="005A315F"/>
    <w:rsid w:val="005A362E"/>
    <w:rsid w:val="005A437C"/>
    <w:rsid w:val="005A5566"/>
    <w:rsid w:val="005B06C5"/>
    <w:rsid w:val="005B1AB6"/>
    <w:rsid w:val="005B6E27"/>
    <w:rsid w:val="005C1A84"/>
    <w:rsid w:val="005C45B6"/>
    <w:rsid w:val="005C4EED"/>
    <w:rsid w:val="005C6F19"/>
    <w:rsid w:val="005D0F48"/>
    <w:rsid w:val="005D1CD3"/>
    <w:rsid w:val="005D2338"/>
    <w:rsid w:val="005D37AD"/>
    <w:rsid w:val="005D5BE4"/>
    <w:rsid w:val="005D789A"/>
    <w:rsid w:val="005E03A7"/>
    <w:rsid w:val="005E3B24"/>
    <w:rsid w:val="005E3C7F"/>
    <w:rsid w:val="005E5907"/>
    <w:rsid w:val="005E5EB7"/>
    <w:rsid w:val="005E5FE6"/>
    <w:rsid w:val="005E607F"/>
    <w:rsid w:val="005E7929"/>
    <w:rsid w:val="005F3513"/>
    <w:rsid w:val="005F5380"/>
    <w:rsid w:val="005F665F"/>
    <w:rsid w:val="005F7B93"/>
    <w:rsid w:val="00600B12"/>
    <w:rsid w:val="00601600"/>
    <w:rsid w:val="0060165F"/>
    <w:rsid w:val="006035A8"/>
    <w:rsid w:val="00603DFA"/>
    <w:rsid w:val="0060689E"/>
    <w:rsid w:val="00606935"/>
    <w:rsid w:val="00606C2E"/>
    <w:rsid w:val="00607379"/>
    <w:rsid w:val="00607452"/>
    <w:rsid w:val="00607E93"/>
    <w:rsid w:val="00611138"/>
    <w:rsid w:val="00611FAF"/>
    <w:rsid w:val="006134DA"/>
    <w:rsid w:val="0061423A"/>
    <w:rsid w:val="00614CC9"/>
    <w:rsid w:val="0061528A"/>
    <w:rsid w:val="00615884"/>
    <w:rsid w:val="0061614A"/>
    <w:rsid w:val="006175FC"/>
    <w:rsid w:val="00617DAC"/>
    <w:rsid w:val="0062017F"/>
    <w:rsid w:val="0062153D"/>
    <w:rsid w:val="00621B16"/>
    <w:rsid w:val="00624015"/>
    <w:rsid w:val="00624332"/>
    <w:rsid w:val="00624D92"/>
    <w:rsid w:val="006255CF"/>
    <w:rsid w:val="00626594"/>
    <w:rsid w:val="006272F7"/>
    <w:rsid w:val="006276D7"/>
    <w:rsid w:val="0063095E"/>
    <w:rsid w:val="006317B2"/>
    <w:rsid w:val="00631BCF"/>
    <w:rsid w:val="00633347"/>
    <w:rsid w:val="006355D5"/>
    <w:rsid w:val="00636562"/>
    <w:rsid w:val="00637B05"/>
    <w:rsid w:val="00640474"/>
    <w:rsid w:val="00641A3E"/>
    <w:rsid w:val="006429F6"/>
    <w:rsid w:val="00642AF7"/>
    <w:rsid w:val="00642F8A"/>
    <w:rsid w:val="00644A8D"/>
    <w:rsid w:val="006476FE"/>
    <w:rsid w:val="0065068D"/>
    <w:rsid w:val="0065230F"/>
    <w:rsid w:val="00652480"/>
    <w:rsid w:val="00653422"/>
    <w:rsid w:val="00654EFC"/>
    <w:rsid w:val="0065680F"/>
    <w:rsid w:val="00657604"/>
    <w:rsid w:val="006578C1"/>
    <w:rsid w:val="00657EBF"/>
    <w:rsid w:val="00660ED6"/>
    <w:rsid w:val="0066113A"/>
    <w:rsid w:val="00661D33"/>
    <w:rsid w:val="00665C79"/>
    <w:rsid w:val="00666126"/>
    <w:rsid w:val="006675E8"/>
    <w:rsid w:val="006703AA"/>
    <w:rsid w:val="006711F0"/>
    <w:rsid w:val="00671852"/>
    <w:rsid w:val="0067315B"/>
    <w:rsid w:val="006734AD"/>
    <w:rsid w:val="00674594"/>
    <w:rsid w:val="006771C9"/>
    <w:rsid w:val="0067721A"/>
    <w:rsid w:val="00677F2D"/>
    <w:rsid w:val="00681F62"/>
    <w:rsid w:val="0068260C"/>
    <w:rsid w:val="0068262C"/>
    <w:rsid w:val="00683D76"/>
    <w:rsid w:val="00683DA4"/>
    <w:rsid w:val="00685AC2"/>
    <w:rsid w:val="00685CB3"/>
    <w:rsid w:val="00685F7E"/>
    <w:rsid w:val="0068768D"/>
    <w:rsid w:val="00691795"/>
    <w:rsid w:val="00691FC1"/>
    <w:rsid w:val="00692741"/>
    <w:rsid w:val="00692DA9"/>
    <w:rsid w:val="0069487E"/>
    <w:rsid w:val="006963B6"/>
    <w:rsid w:val="006A2355"/>
    <w:rsid w:val="006A4354"/>
    <w:rsid w:val="006A64B0"/>
    <w:rsid w:val="006A74B1"/>
    <w:rsid w:val="006B0A4A"/>
    <w:rsid w:val="006B1B21"/>
    <w:rsid w:val="006C080A"/>
    <w:rsid w:val="006C0FEC"/>
    <w:rsid w:val="006C146B"/>
    <w:rsid w:val="006C16EB"/>
    <w:rsid w:val="006C4D2D"/>
    <w:rsid w:val="006C527E"/>
    <w:rsid w:val="006C528B"/>
    <w:rsid w:val="006C58F1"/>
    <w:rsid w:val="006C7C1E"/>
    <w:rsid w:val="006D0F45"/>
    <w:rsid w:val="006D2001"/>
    <w:rsid w:val="006D25F0"/>
    <w:rsid w:val="006D3298"/>
    <w:rsid w:val="006D590D"/>
    <w:rsid w:val="006D59A7"/>
    <w:rsid w:val="006E1385"/>
    <w:rsid w:val="006E187F"/>
    <w:rsid w:val="006E1BAF"/>
    <w:rsid w:val="006E1BE2"/>
    <w:rsid w:val="006E2F94"/>
    <w:rsid w:val="006E343D"/>
    <w:rsid w:val="006E4AAA"/>
    <w:rsid w:val="006E5D71"/>
    <w:rsid w:val="006E6CD2"/>
    <w:rsid w:val="006E7BB4"/>
    <w:rsid w:val="006F4348"/>
    <w:rsid w:val="006F50F4"/>
    <w:rsid w:val="006F51D4"/>
    <w:rsid w:val="006F5AB0"/>
    <w:rsid w:val="006F5E0B"/>
    <w:rsid w:val="006F681F"/>
    <w:rsid w:val="006F724C"/>
    <w:rsid w:val="007007C8"/>
    <w:rsid w:val="00701ADE"/>
    <w:rsid w:val="007020D9"/>
    <w:rsid w:val="007068E4"/>
    <w:rsid w:val="00706962"/>
    <w:rsid w:val="0070769E"/>
    <w:rsid w:val="007108CC"/>
    <w:rsid w:val="0071182E"/>
    <w:rsid w:val="00711BA6"/>
    <w:rsid w:val="007206A3"/>
    <w:rsid w:val="00721C65"/>
    <w:rsid w:val="00723808"/>
    <w:rsid w:val="00724648"/>
    <w:rsid w:val="00724EDD"/>
    <w:rsid w:val="00727F65"/>
    <w:rsid w:val="0073026C"/>
    <w:rsid w:val="00730CCC"/>
    <w:rsid w:val="00730ECA"/>
    <w:rsid w:val="00734201"/>
    <w:rsid w:val="00734E84"/>
    <w:rsid w:val="0073505F"/>
    <w:rsid w:val="00736784"/>
    <w:rsid w:val="00740C9E"/>
    <w:rsid w:val="00742583"/>
    <w:rsid w:val="007434F6"/>
    <w:rsid w:val="00744921"/>
    <w:rsid w:val="0074787A"/>
    <w:rsid w:val="007532F8"/>
    <w:rsid w:val="00754B2A"/>
    <w:rsid w:val="00756BC0"/>
    <w:rsid w:val="00761828"/>
    <w:rsid w:val="00762D15"/>
    <w:rsid w:val="00762D3C"/>
    <w:rsid w:val="00763090"/>
    <w:rsid w:val="007652AD"/>
    <w:rsid w:val="0076581D"/>
    <w:rsid w:val="0076634C"/>
    <w:rsid w:val="0076660D"/>
    <w:rsid w:val="00766676"/>
    <w:rsid w:val="007706A4"/>
    <w:rsid w:val="00770F4D"/>
    <w:rsid w:val="00772840"/>
    <w:rsid w:val="00772ECA"/>
    <w:rsid w:val="00774485"/>
    <w:rsid w:val="0077668D"/>
    <w:rsid w:val="00776E13"/>
    <w:rsid w:val="007806CD"/>
    <w:rsid w:val="007809D3"/>
    <w:rsid w:val="00780A59"/>
    <w:rsid w:val="00784801"/>
    <w:rsid w:val="007849B2"/>
    <w:rsid w:val="0078613D"/>
    <w:rsid w:val="00786DDC"/>
    <w:rsid w:val="007872A5"/>
    <w:rsid w:val="0079264B"/>
    <w:rsid w:val="007927D9"/>
    <w:rsid w:val="0079384C"/>
    <w:rsid w:val="00794622"/>
    <w:rsid w:val="007953CB"/>
    <w:rsid w:val="007956F1"/>
    <w:rsid w:val="00797233"/>
    <w:rsid w:val="00797765"/>
    <w:rsid w:val="007A0080"/>
    <w:rsid w:val="007A058A"/>
    <w:rsid w:val="007A358F"/>
    <w:rsid w:val="007A565B"/>
    <w:rsid w:val="007A586E"/>
    <w:rsid w:val="007A646A"/>
    <w:rsid w:val="007A669D"/>
    <w:rsid w:val="007B2B29"/>
    <w:rsid w:val="007B3777"/>
    <w:rsid w:val="007B6675"/>
    <w:rsid w:val="007B72D6"/>
    <w:rsid w:val="007C09DC"/>
    <w:rsid w:val="007C14D2"/>
    <w:rsid w:val="007C2BD0"/>
    <w:rsid w:val="007C2C79"/>
    <w:rsid w:val="007C3BD2"/>
    <w:rsid w:val="007C3E1A"/>
    <w:rsid w:val="007C4844"/>
    <w:rsid w:val="007C4A16"/>
    <w:rsid w:val="007D11BA"/>
    <w:rsid w:val="007D1B3A"/>
    <w:rsid w:val="007D5469"/>
    <w:rsid w:val="007D7748"/>
    <w:rsid w:val="007D7A32"/>
    <w:rsid w:val="007D7FF9"/>
    <w:rsid w:val="007E0608"/>
    <w:rsid w:val="007E0B5E"/>
    <w:rsid w:val="007E1BCC"/>
    <w:rsid w:val="007E29FA"/>
    <w:rsid w:val="007E724C"/>
    <w:rsid w:val="007F02BA"/>
    <w:rsid w:val="007F0C12"/>
    <w:rsid w:val="007F1316"/>
    <w:rsid w:val="007F1A6A"/>
    <w:rsid w:val="007F2A10"/>
    <w:rsid w:val="007F61E8"/>
    <w:rsid w:val="007F78EF"/>
    <w:rsid w:val="00800D74"/>
    <w:rsid w:val="00803956"/>
    <w:rsid w:val="008051DD"/>
    <w:rsid w:val="008059ED"/>
    <w:rsid w:val="00805FEE"/>
    <w:rsid w:val="0081118B"/>
    <w:rsid w:val="00811C13"/>
    <w:rsid w:val="008121A4"/>
    <w:rsid w:val="00813DCF"/>
    <w:rsid w:val="0081407D"/>
    <w:rsid w:val="00814D6D"/>
    <w:rsid w:val="00815A18"/>
    <w:rsid w:val="00815F0D"/>
    <w:rsid w:val="00816C33"/>
    <w:rsid w:val="008235ED"/>
    <w:rsid w:val="00823F03"/>
    <w:rsid w:val="0083007D"/>
    <w:rsid w:val="00830A2A"/>
    <w:rsid w:val="0083107D"/>
    <w:rsid w:val="00831303"/>
    <w:rsid w:val="00831E4D"/>
    <w:rsid w:val="00833367"/>
    <w:rsid w:val="00833458"/>
    <w:rsid w:val="008337BE"/>
    <w:rsid w:val="008340B7"/>
    <w:rsid w:val="00835347"/>
    <w:rsid w:val="00835CFC"/>
    <w:rsid w:val="008363AD"/>
    <w:rsid w:val="0083740D"/>
    <w:rsid w:val="00840288"/>
    <w:rsid w:val="0084074C"/>
    <w:rsid w:val="00842F24"/>
    <w:rsid w:val="008439C0"/>
    <w:rsid w:val="00845240"/>
    <w:rsid w:val="00845B6F"/>
    <w:rsid w:val="00846CD6"/>
    <w:rsid w:val="00847DF7"/>
    <w:rsid w:val="00850330"/>
    <w:rsid w:val="00850C02"/>
    <w:rsid w:val="008549F1"/>
    <w:rsid w:val="0085556E"/>
    <w:rsid w:val="008565B4"/>
    <w:rsid w:val="00856799"/>
    <w:rsid w:val="00856EF5"/>
    <w:rsid w:val="00860146"/>
    <w:rsid w:val="00862C6D"/>
    <w:rsid w:val="0086312C"/>
    <w:rsid w:val="00865700"/>
    <w:rsid w:val="0086623C"/>
    <w:rsid w:val="00866BD6"/>
    <w:rsid w:val="008672A1"/>
    <w:rsid w:val="0087223C"/>
    <w:rsid w:val="00872E8C"/>
    <w:rsid w:val="00873437"/>
    <w:rsid w:val="0087433C"/>
    <w:rsid w:val="00877581"/>
    <w:rsid w:val="0087789C"/>
    <w:rsid w:val="00881574"/>
    <w:rsid w:val="00884396"/>
    <w:rsid w:val="00884ABC"/>
    <w:rsid w:val="00884BD3"/>
    <w:rsid w:val="00885ADB"/>
    <w:rsid w:val="00885C14"/>
    <w:rsid w:val="00887261"/>
    <w:rsid w:val="00890592"/>
    <w:rsid w:val="00890F92"/>
    <w:rsid w:val="008943C8"/>
    <w:rsid w:val="00894C80"/>
    <w:rsid w:val="0089656C"/>
    <w:rsid w:val="00897D31"/>
    <w:rsid w:val="00897E7A"/>
    <w:rsid w:val="008A035D"/>
    <w:rsid w:val="008A1790"/>
    <w:rsid w:val="008A2173"/>
    <w:rsid w:val="008A24AC"/>
    <w:rsid w:val="008A2853"/>
    <w:rsid w:val="008A3042"/>
    <w:rsid w:val="008A33F2"/>
    <w:rsid w:val="008A5840"/>
    <w:rsid w:val="008A6068"/>
    <w:rsid w:val="008A6076"/>
    <w:rsid w:val="008B0828"/>
    <w:rsid w:val="008B290C"/>
    <w:rsid w:val="008B3393"/>
    <w:rsid w:val="008B35E2"/>
    <w:rsid w:val="008B360D"/>
    <w:rsid w:val="008B3D14"/>
    <w:rsid w:val="008B4361"/>
    <w:rsid w:val="008B6417"/>
    <w:rsid w:val="008B6A24"/>
    <w:rsid w:val="008B712D"/>
    <w:rsid w:val="008B78B1"/>
    <w:rsid w:val="008C29B4"/>
    <w:rsid w:val="008C29FA"/>
    <w:rsid w:val="008C3164"/>
    <w:rsid w:val="008C5535"/>
    <w:rsid w:val="008C59E3"/>
    <w:rsid w:val="008D2CDC"/>
    <w:rsid w:val="008D2F0F"/>
    <w:rsid w:val="008D314D"/>
    <w:rsid w:val="008D32E9"/>
    <w:rsid w:val="008D4049"/>
    <w:rsid w:val="008D7EAC"/>
    <w:rsid w:val="008E1695"/>
    <w:rsid w:val="008E2518"/>
    <w:rsid w:val="008E4AFE"/>
    <w:rsid w:val="008E501B"/>
    <w:rsid w:val="008E5107"/>
    <w:rsid w:val="008F75F9"/>
    <w:rsid w:val="008F7C63"/>
    <w:rsid w:val="008F7E11"/>
    <w:rsid w:val="00900FAE"/>
    <w:rsid w:val="00901350"/>
    <w:rsid w:val="009022FE"/>
    <w:rsid w:val="00903776"/>
    <w:rsid w:val="009053D7"/>
    <w:rsid w:val="00905738"/>
    <w:rsid w:val="0090588F"/>
    <w:rsid w:val="00907FCB"/>
    <w:rsid w:val="009108BF"/>
    <w:rsid w:val="00910CA0"/>
    <w:rsid w:val="00922600"/>
    <w:rsid w:val="00924B28"/>
    <w:rsid w:val="0092551D"/>
    <w:rsid w:val="00925FF4"/>
    <w:rsid w:val="00930E1F"/>
    <w:rsid w:val="00931132"/>
    <w:rsid w:val="00931A89"/>
    <w:rsid w:val="0093258C"/>
    <w:rsid w:val="00933711"/>
    <w:rsid w:val="009337A1"/>
    <w:rsid w:val="00933E46"/>
    <w:rsid w:val="009348B7"/>
    <w:rsid w:val="00936A49"/>
    <w:rsid w:val="0093791C"/>
    <w:rsid w:val="0094271A"/>
    <w:rsid w:val="00943AFE"/>
    <w:rsid w:val="0094481D"/>
    <w:rsid w:val="00947E32"/>
    <w:rsid w:val="0095102C"/>
    <w:rsid w:val="009514EB"/>
    <w:rsid w:val="00954F29"/>
    <w:rsid w:val="00956CB7"/>
    <w:rsid w:val="00957616"/>
    <w:rsid w:val="00960835"/>
    <w:rsid w:val="009626E6"/>
    <w:rsid w:val="00964EF8"/>
    <w:rsid w:val="009712AF"/>
    <w:rsid w:val="00972619"/>
    <w:rsid w:val="009736D2"/>
    <w:rsid w:val="009738F0"/>
    <w:rsid w:val="009769D1"/>
    <w:rsid w:val="009804C4"/>
    <w:rsid w:val="009809ED"/>
    <w:rsid w:val="0098380B"/>
    <w:rsid w:val="00984850"/>
    <w:rsid w:val="00990EFD"/>
    <w:rsid w:val="009936A2"/>
    <w:rsid w:val="009936D7"/>
    <w:rsid w:val="00994198"/>
    <w:rsid w:val="009948EA"/>
    <w:rsid w:val="009950F1"/>
    <w:rsid w:val="00996634"/>
    <w:rsid w:val="00996A5D"/>
    <w:rsid w:val="009A117F"/>
    <w:rsid w:val="009A33A9"/>
    <w:rsid w:val="009A60E5"/>
    <w:rsid w:val="009A633D"/>
    <w:rsid w:val="009A6E10"/>
    <w:rsid w:val="009B198F"/>
    <w:rsid w:val="009B1C5A"/>
    <w:rsid w:val="009B53E0"/>
    <w:rsid w:val="009B65AB"/>
    <w:rsid w:val="009B7DC8"/>
    <w:rsid w:val="009B7E9A"/>
    <w:rsid w:val="009C33EB"/>
    <w:rsid w:val="009C3E81"/>
    <w:rsid w:val="009C454F"/>
    <w:rsid w:val="009C4E97"/>
    <w:rsid w:val="009C5186"/>
    <w:rsid w:val="009C5823"/>
    <w:rsid w:val="009C682D"/>
    <w:rsid w:val="009C6C59"/>
    <w:rsid w:val="009C6CEA"/>
    <w:rsid w:val="009C6D88"/>
    <w:rsid w:val="009C6D8A"/>
    <w:rsid w:val="009C7E54"/>
    <w:rsid w:val="009D06D5"/>
    <w:rsid w:val="009D1982"/>
    <w:rsid w:val="009D3413"/>
    <w:rsid w:val="009D4180"/>
    <w:rsid w:val="009D513F"/>
    <w:rsid w:val="009D5496"/>
    <w:rsid w:val="009D57DA"/>
    <w:rsid w:val="009D6E3D"/>
    <w:rsid w:val="009D7407"/>
    <w:rsid w:val="009E0162"/>
    <w:rsid w:val="009E1D74"/>
    <w:rsid w:val="009E2050"/>
    <w:rsid w:val="009E77BD"/>
    <w:rsid w:val="009F08BF"/>
    <w:rsid w:val="009F24A9"/>
    <w:rsid w:val="009F73B7"/>
    <w:rsid w:val="00A02035"/>
    <w:rsid w:val="00A02257"/>
    <w:rsid w:val="00A04182"/>
    <w:rsid w:val="00A0486C"/>
    <w:rsid w:val="00A06342"/>
    <w:rsid w:val="00A079A5"/>
    <w:rsid w:val="00A14583"/>
    <w:rsid w:val="00A15123"/>
    <w:rsid w:val="00A15B98"/>
    <w:rsid w:val="00A203B5"/>
    <w:rsid w:val="00A21695"/>
    <w:rsid w:val="00A221D4"/>
    <w:rsid w:val="00A25811"/>
    <w:rsid w:val="00A26E7D"/>
    <w:rsid w:val="00A27380"/>
    <w:rsid w:val="00A27CE4"/>
    <w:rsid w:val="00A30E61"/>
    <w:rsid w:val="00A368E6"/>
    <w:rsid w:val="00A40663"/>
    <w:rsid w:val="00A40F4C"/>
    <w:rsid w:val="00A424B0"/>
    <w:rsid w:val="00A42A9A"/>
    <w:rsid w:val="00A449BE"/>
    <w:rsid w:val="00A44D21"/>
    <w:rsid w:val="00A44DDC"/>
    <w:rsid w:val="00A45589"/>
    <w:rsid w:val="00A45EEE"/>
    <w:rsid w:val="00A467DF"/>
    <w:rsid w:val="00A46966"/>
    <w:rsid w:val="00A46EFC"/>
    <w:rsid w:val="00A54A67"/>
    <w:rsid w:val="00A54AE0"/>
    <w:rsid w:val="00A54D1C"/>
    <w:rsid w:val="00A54EAE"/>
    <w:rsid w:val="00A5522B"/>
    <w:rsid w:val="00A56583"/>
    <w:rsid w:val="00A6506F"/>
    <w:rsid w:val="00A6530C"/>
    <w:rsid w:val="00A65635"/>
    <w:rsid w:val="00A659B9"/>
    <w:rsid w:val="00A65BEF"/>
    <w:rsid w:val="00A65E44"/>
    <w:rsid w:val="00A675A8"/>
    <w:rsid w:val="00A678DF"/>
    <w:rsid w:val="00A7094E"/>
    <w:rsid w:val="00A70BFA"/>
    <w:rsid w:val="00A7369C"/>
    <w:rsid w:val="00A73A7A"/>
    <w:rsid w:val="00A74753"/>
    <w:rsid w:val="00A74C1B"/>
    <w:rsid w:val="00A75488"/>
    <w:rsid w:val="00A75780"/>
    <w:rsid w:val="00A76258"/>
    <w:rsid w:val="00A7656B"/>
    <w:rsid w:val="00A76D36"/>
    <w:rsid w:val="00A775C6"/>
    <w:rsid w:val="00A83160"/>
    <w:rsid w:val="00A84BBC"/>
    <w:rsid w:val="00A872C3"/>
    <w:rsid w:val="00A90C71"/>
    <w:rsid w:val="00A945E6"/>
    <w:rsid w:val="00A94B1B"/>
    <w:rsid w:val="00A97B00"/>
    <w:rsid w:val="00AA0E37"/>
    <w:rsid w:val="00AA1AB5"/>
    <w:rsid w:val="00AA1C2C"/>
    <w:rsid w:val="00AA25D9"/>
    <w:rsid w:val="00AA3216"/>
    <w:rsid w:val="00AA321D"/>
    <w:rsid w:val="00AA348C"/>
    <w:rsid w:val="00AA51CD"/>
    <w:rsid w:val="00AA61B2"/>
    <w:rsid w:val="00AA69E6"/>
    <w:rsid w:val="00AA6A97"/>
    <w:rsid w:val="00AB04DE"/>
    <w:rsid w:val="00AB58E6"/>
    <w:rsid w:val="00AB5D1D"/>
    <w:rsid w:val="00AB7557"/>
    <w:rsid w:val="00AB7AED"/>
    <w:rsid w:val="00AB7DED"/>
    <w:rsid w:val="00AC0798"/>
    <w:rsid w:val="00AC37B3"/>
    <w:rsid w:val="00AD0BFB"/>
    <w:rsid w:val="00AD0EC5"/>
    <w:rsid w:val="00AD2E6B"/>
    <w:rsid w:val="00AD2ECD"/>
    <w:rsid w:val="00AD57D4"/>
    <w:rsid w:val="00AD6448"/>
    <w:rsid w:val="00AD7295"/>
    <w:rsid w:val="00AE2091"/>
    <w:rsid w:val="00AE21F9"/>
    <w:rsid w:val="00AE2356"/>
    <w:rsid w:val="00AE2776"/>
    <w:rsid w:val="00AE4A33"/>
    <w:rsid w:val="00AE756B"/>
    <w:rsid w:val="00AE7D60"/>
    <w:rsid w:val="00AF0528"/>
    <w:rsid w:val="00AF0DBD"/>
    <w:rsid w:val="00AF27D0"/>
    <w:rsid w:val="00AF3799"/>
    <w:rsid w:val="00AF6577"/>
    <w:rsid w:val="00AF6948"/>
    <w:rsid w:val="00AF75DC"/>
    <w:rsid w:val="00AF7FDA"/>
    <w:rsid w:val="00B0164A"/>
    <w:rsid w:val="00B02D23"/>
    <w:rsid w:val="00B03CC0"/>
    <w:rsid w:val="00B0404D"/>
    <w:rsid w:val="00B042DB"/>
    <w:rsid w:val="00B05484"/>
    <w:rsid w:val="00B06E09"/>
    <w:rsid w:val="00B1019F"/>
    <w:rsid w:val="00B1247D"/>
    <w:rsid w:val="00B127EE"/>
    <w:rsid w:val="00B12B57"/>
    <w:rsid w:val="00B1376F"/>
    <w:rsid w:val="00B142BD"/>
    <w:rsid w:val="00B144A4"/>
    <w:rsid w:val="00B17B4E"/>
    <w:rsid w:val="00B21166"/>
    <w:rsid w:val="00B2366E"/>
    <w:rsid w:val="00B23A56"/>
    <w:rsid w:val="00B251BA"/>
    <w:rsid w:val="00B257E4"/>
    <w:rsid w:val="00B25A25"/>
    <w:rsid w:val="00B25A2F"/>
    <w:rsid w:val="00B25C8D"/>
    <w:rsid w:val="00B27760"/>
    <w:rsid w:val="00B30D1D"/>
    <w:rsid w:val="00B329F1"/>
    <w:rsid w:val="00B34F95"/>
    <w:rsid w:val="00B3679E"/>
    <w:rsid w:val="00B36A81"/>
    <w:rsid w:val="00B41BE0"/>
    <w:rsid w:val="00B42F4A"/>
    <w:rsid w:val="00B4444E"/>
    <w:rsid w:val="00B469EB"/>
    <w:rsid w:val="00B46BB6"/>
    <w:rsid w:val="00B477C4"/>
    <w:rsid w:val="00B50801"/>
    <w:rsid w:val="00B5111C"/>
    <w:rsid w:val="00B51A7B"/>
    <w:rsid w:val="00B545A1"/>
    <w:rsid w:val="00B5614B"/>
    <w:rsid w:val="00B60734"/>
    <w:rsid w:val="00B62D14"/>
    <w:rsid w:val="00B652AD"/>
    <w:rsid w:val="00B65399"/>
    <w:rsid w:val="00B65D13"/>
    <w:rsid w:val="00B70123"/>
    <w:rsid w:val="00B70573"/>
    <w:rsid w:val="00B705AF"/>
    <w:rsid w:val="00B7178D"/>
    <w:rsid w:val="00B723F6"/>
    <w:rsid w:val="00B75EAF"/>
    <w:rsid w:val="00B81461"/>
    <w:rsid w:val="00B81F0B"/>
    <w:rsid w:val="00B82635"/>
    <w:rsid w:val="00B84944"/>
    <w:rsid w:val="00B86D61"/>
    <w:rsid w:val="00B87DBE"/>
    <w:rsid w:val="00B935E0"/>
    <w:rsid w:val="00B93B8F"/>
    <w:rsid w:val="00B95679"/>
    <w:rsid w:val="00B96AA0"/>
    <w:rsid w:val="00BA0C63"/>
    <w:rsid w:val="00BA0F73"/>
    <w:rsid w:val="00BA1F9F"/>
    <w:rsid w:val="00BA3575"/>
    <w:rsid w:val="00BA3CEB"/>
    <w:rsid w:val="00BA4155"/>
    <w:rsid w:val="00BA5910"/>
    <w:rsid w:val="00BA61FC"/>
    <w:rsid w:val="00BA7A1B"/>
    <w:rsid w:val="00BB082C"/>
    <w:rsid w:val="00BB50EE"/>
    <w:rsid w:val="00BB64A3"/>
    <w:rsid w:val="00BB710B"/>
    <w:rsid w:val="00BB7335"/>
    <w:rsid w:val="00BB75F1"/>
    <w:rsid w:val="00BB7FC4"/>
    <w:rsid w:val="00BC06DF"/>
    <w:rsid w:val="00BC0A73"/>
    <w:rsid w:val="00BC26E2"/>
    <w:rsid w:val="00BC3DC6"/>
    <w:rsid w:val="00BC4F1A"/>
    <w:rsid w:val="00BC5542"/>
    <w:rsid w:val="00BD086A"/>
    <w:rsid w:val="00BD13C5"/>
    <w:rsid w:val="00BD18D5"/>
    <w:rsid w:val="00BD3357"/>
    <w:rsid w:val="00BD3C66"/>
    <w:rsid w:val="00BD4135"/>
    <w:rsid w:val="00BD5D11"/>
    <w:rsid w:val="00BE0549"/>
    <w:rsid w:val="00BE0946"/>
    <w:rsid w:val="00BE0E37"/>
    <w:rsid w:val="00BE16C8"/>
    <w:rsid w:val="00BE24E7"/>
    <w:rsid w:val="00BE339C"/>
    <w:rsid w:val="00BE5359"/>
    <w:rsid w:val="00BF0770"/>
    <w:rsid w:val="00BF137A"/>
    <w:rsid w:val="00BF2D24"/>
    <w:rsid w:val="00BF2FBC"/>
    <w:rsid w:val="00BF43CE"/>
    <w:rsid w:val="00BF4E2C"/>
    <w:rsid w:val="00BF506A"/>
    <w:rsid w:val="00BF536C"/>
    <w:rsid w:val="00BF5F8E"/>
    <w:rsid w:val="00BF716E"/>
    <w:rsid w:val="00BF734A"/>
    <w:rsid w:val="00BF7C95"/>
    <w:rsid w:val="00C02DB8"/>
    <w:rsid w:val="00C02FBC"/>
    <w:rsid w:val="00C03C0D"/>
    <w:rsid w:val="00C04B92"/>
    <w:rsid w:val="00C04F14"/>
    <w:rsid w:val="00C04F2E"/>
    <w:rsid w:val="00C06285"/>
    <w:rsid w:val="00C069DA"/>
    <w:rsid w:val="00C11899"/>
    <w:rsid w:val="00C12FD8"/>
    <w:rsid w:val="00C12FE0"/>
    <w:rsid w:val="00C13727"/>
    <w:rsid w:val="00C14DB3"/>
    <w:rsid w:val="00C150FC"/>
    <w:rsid w:val="00C1537C"/>
    <w:rsid w:val="00C15A42"/>
    <w:rsid w:val="00C16E17"/>
    <w:rsid w:val="00C170EF"/>
    <w:rsid w:val="00C1744D"/>
    <w:rsid w:val="00C21144"/>
    <w:rsid w:val="00C211A9"/>
    <w:rsid w:val="00C23101"/>
    <w:rsid w:val="00C23164"/>
    <w:rsid w:val="00C240C8"/>
    <w:rsid w:val="00C24F93"/>
    <w:rsid w:val="00C26AC2"/>
    <w:rsid w:val="00C2733B"/>
    <w:rsid w:val="00C279DB"/>
    <w:rsid w:val="00C3075F"/>
    <w:rsid w:val="00C31D0B"/>
    <w:rsid w:val="00C34381"/>
    <w:rsid w:val="00C36B5F"/>
    <w:rsid w:val="00C37967"/>
    <w:rsid w:val="00C405B0"/>
    <w:rsid w:val="00C4078C"/>
    <w:rsid w:val="00C44391"/>
    <w:rsid w:val="00C449BF"/>
    <w:rsid w:val="00C44A6B"/>
    <w:rsid w:val="00C44BEC"/>
    <w:rsid w:val="00C52906"/>
    <w:rsid w:val="00C53AE6"/>
    <w:rsid w:val="00C53E58"/>
    <w:rsid w:val="00C54480"/>
    <w:rsid w:val="00C60727"/>
    <w:rsid w:val="00C612E8"/>
    <w:rsid w:val="00C61CFD"/>
    <w:rsid w:val="00C61D34"/>
    <w:rsid w:val="00C63C32"/>
    <w:rsid w:val="00C668A4"/>
    <w:rsid w:val="00C72DEC"/>
    <w:rsid w:val="00C73103"/>
    <w:rsid w:val="00C773B9"/>
    <w:rsid w:val="00C80DFB"/>
    <w:rsid w:val="00C80F88"/>
    <w:rsid w:val="00C81E7A"/>
    <w:rsid w:val="00C82392"/>
    <w:rsid w:val="00C90A41"/>
    <w:rsid w:val="00C91C26"/>
    <w:rsid w:val="00C924F0"/>
    <w:rsid w:val="00C931EB"/>
    <w:rsid w:val="00C94511"/>
    <w:rsid w:val="00C952C9"/>
    <w:rsid w:val="00C957C6"/>
    <w:rsid w:val="00CA28E6"/>
    <w:rsid w:val="00CA4CC8"/>
    <w:rsid w:val="00CA5169"/>
    <w:rsid w:val="00CB0B3F"/>
    <w:rsid w:val="00CB166E"/>
    <w:rsid w:val="00CB1886"/>
    <w:rsid w:val="00CB47A0"/>
    <w:rsid w:val="00CB5387"/>
    <w:rsid w:val="00CB6087"/>
    <w:rsid w:val="00CB6F07"/>
    <w:rsid w:val="00CB7D8B"/>
    <w:rsid w:val="00CC0373"/>
    <w:rsid w:val="00CC0DCB"/>
    <w:rsid w:val="00CC3009"/>
    <w:rsid w:val="00CC4BA1"/>
    <w:rsid w:val="00CC632D"/>
    <w:rsid w:val="00CD09DB"/>
    <w:rsid w:val="00CD3B59"/>
    <w:rsid w:val="00CD4A72"/>
    <w:rsid w:val="00CD4E12"/>
    <w:rsid w:val="00CD62D1"/>
    <w:rsid w:val="00CD68D6"/>
    <w:rsid w:val="00CD6BBD"/>
    <w:rsid w:val="00CD6D85"/>
    <w:rsid w:val="00CD6E63"/>
    <w:rsid w:val="00CD706B"/>
    <w:rsid w:val="00CE226C"/>
    <w:rsid w:val="00CE235B"/>
    <w:rsid w:val="00CE2757"/>
    <w:rsid w:val="00CE319B"/>
    <w:rsid w:val="00CE629A"/>
    <w:rsid w:val="00CE6A22"/>
    <w:rsid w:val="00CF0B75"/>
    <w:rsid w:val="00CF12AF"/>
    <w:rsid w:val="00CF19F9"/>
    <w:rsid w:val="00CF3418"/>
    <w:rsid w:val="00CF4977"/>
    <w:rsid w:val="00D00545"/>
    <w:rsid w:val="00D00AF2"/>
    <w:rsid w:val="00D00C6E"/>
    <w:rsid w:val="00D01411"/>
    <w:rsid w:val="00D0174D"/>
    <w:rsid w:val="00D019EA"/>
    <w:rsid w:val="00D01C80"/>
    <w:rsid w:val="00D025F2"/>
    <w:rsid w:val="00D0324B"/>
    <w:rsid w:val="00D04514"/>
    <w:rsid w:val="00D076A1"/>
    <w:rsid w:val="00D10631"/>
    <w:rsid w:val="00D10A0C"/>
    <w:rsid w:val="00D12C89"/>
    <w:rsid w:val="00D13911"/>
    <w:rsid w:val="00D20353"/>
    <w:rsid w:val="00D2089E"/>
    <w:rsid w:val="00D22E9B"/>
    <w:rsid w:val="00D2304D"/>
    <w:rsid w:val="00D23300"/>
    <w:rsid w:val="00D24396"/>
    <w:rsid w:val="00D25E3C"/>
    <w:rsid w:val="00D27277"/>
    <w:rsid w:val="00D318E4"/>
    <w:rsid w:val="00D3230F"/>
    <w:rsid w:val="00D4034C"/>
    <w:rsid w:val="00D403A2"/>
    <w:rsid w:val="00D41DAA"/>
    <w:rsid w:val="00D425EB"/>
    <w:rsid w:val="00D426A5"/>
    <w:rsid w:val="00D42707"/>
    <w:rsid w:val="00D42D38"/>
    <w:rsid w:val="00D42F4C"/>
    <w:rsid w:val="00D453A4"/>
    <w:rsid w:val="00D47F54"/>
    <w:rsid w:val="00D5117A"/>
    <w:rsid w:val="00D52FB3"/>
    <w:rsid w:val="00D54458"/>
    <w:rsid w:val="00D54C77"/>
    <w:rsid w:val="00D56617"/>
    <w:rsid w:val="00D577D7"/>
    <w:rsid w:val="00D608E5"/>
    <w:rsid w:val="00D60D7B"/>
    <w:rsid w:val="00D6318D"/>
    <w:rsid w:val="00D658A7"/>
    <w:rsid w:val="00D65BF0"/>
    <w:rsid w:val="00D74E19"/>
    <w:rsid w:val="00D75F2D"/>
    <w:rsid w:val="00D77F3C"/>
    <w:rsid w:val="00D80A68"/>
    <w:rsid w:val="00D826DE"/>
    <w:rsid w:val="00D83876"/>
    <w:rsid w:val="00D921E8"/>
    <w:rsid w:val="00D9295E"/>
    <w:rsid w:val="00D96065"/>
    <w:rsid w:val="00DA0D65"/>
    <w:rsid w:val="00DA323C"/>
    <w:rsid w:val="00DA3DEC"/>
    <w:rsid w:val="00DA40D0"/>
    <w:rsid w:val="00DA4565"/>
    <w:rsid w:val="00DA497A"/>
    <w:rsid w:val="00DA69DC"/>
    <w:rsid w:val="00DB073D"/>
    <w:rsid w:val="00DB1AFE"/>
    <w:rsid w:val="00DB4C38"/>
    <w:rsid w:val="00DB4C95"/>
    <w:rsid w:val="00DB51C1"/>
    <w:rsid w:val="00DB5932"/>
    <w:rsid w:val="00DB6A80"/>
    <w:rsid w:val="00DC0D3C"/>
    <w:rsid w:val="00DC18A1"/>
    <w:rsid w:val="00DC26CE"/>
    <w:rsid w:val="00DC2CC9"/>
    <w:rsid w:val="00DC31F3"/>
    <w:rsid w:val="00DC3D19"/>
    <w:rsid w:val="00DC5797"/>
    <w:rsid w:val="00DC651F"/>
    <w:rsid w:val="00DC6689"/>
    <w:rsid w:val="00DC6E50"/>
    <w:rsid w:val="00DC7EB4"/>
    <w:rsid w:val="00DC7FA9"/>
    <w:rsid w:val="00DD0FBE"/>
    <w:rsid w:val="00DD42BE"/>
    <w:rsid w:val="00DD4878"/>
    <w:rsid w:val="00DD5079"/>
    <w:rsid w:val="00DD5974"/>
    <w:rsid w:val="00DD69C8"/>
    <w:rsid w:val="00DD72DF"/>
    <w:rsid w:val="00DE01F8"/>
    <w:rsid w:val="00DE0D06"/>
    <w:rsid w:val="00DE2571"/>
    <w:rsid w:val="00DE2605"/>
    <w:rsid w:val="00DE265D"/>
    <w:rsid w:val="00DE3934"/>
    <w:rsid w:val="00DE3DFA"/>
    <w:rsid w:val="00DE4D8A"/>
    <w:rsid w:val="00DE5580"/>
    <w:rsid w:val="00DE65FF"/>
    <w:rsid w:val="00DE6674"/>
    <w:rsid w:val="00DE7599"/>
    <w:rsid w:val="00DF0C83"/>
    <w:rsid w:val="00DF31B4"/>
    <w:rsid w:val="00DF3732"/>
    <w:rsid w:val="00DF4308"/>
    <w:rsid w:val="00DF660C"/>
    <w:rsid w:val="00DF6A19"/>
    <w:rsid w:val="00DF76C3"/>
    <w:rsid w:val="00E0197A"/>
    <w:rsid w:val="00E01B87"/>
    <w:rsid w:val="00E02864"/>
    <w:rsid w:val="00E07098"/>
    <w:rsid w:val="00E0747A"/>
    <w:rsid w:val="00E07AB5"/>
    <w:rsid w:val="00E123E7"/>
    <w:rsid w:val="00E13E73"/>
    <w:rsid w:val="00E15F19"/>
    <w:rsid w:val="00E15FDF"/>
    <w:rsid w:val="00E17926"/>
    <w:rsid w:val="00E17B1D"/>
    <w:rsid w:val="00E21A4C"/>
    <w:rsid w:val="00E223B9"/>
    <w:rsid w:val="00E2294F"/>
    <w:rsid w:val="00E22FBD"/>
    <w:rsid w:val="00E23E16"/>
    <w:rsid w:val="00E25513"/>
    <w:rsid w:val="00E256FD"/>
    <w:rsid w:val="00E276C0"/>
    <w:rsid w:val="00E301B8"/>
    <w:rsid w:val="00E31E0D"/>
    <w:rsid w:val="00E332EF"/>
    <w:rsid w:val="00E35487"/>
    <w:rsid w:val="00E411AE"/>
    <w:rsid w:val="00E42406"/>
    <w:rsid w:val="00E42AF0"/>
    <w:rsid w:val="00E45025"/>
    <w:rsid w:val="00E45E5B"/>
    <w:rsid w:val="00E470F7"/>
    <w:rsid w:val="00E5120F"/>
    <w:rsid w:val="00E51749"/>
    <w:rsid w:val="00E520BB"/>
    <w:rsid w:val="00E543CF"/>
    <w:rsid w:val="00E5598C"/>
    <w:rsid w:val="00E5643E"/>
    <w:rsid w:val="00E571D9"/>
    <w:rsid w:val="00E57683"/>
    <w:rsid w:val="00E5779D"/>
    <w:rsid w:val="00E63406"/>
    <w:rsid w:val="00E63E4C"/>
    <w:rsid w:val="00E676C1"/>
    <w:rsid w:val="00E706C6"/>
    <w:rsid w:val="00E723B1"/>
    <w:rsid w:val="00E7323C"/>
    <w:rsid w:val="00E73D28"/>
    <w:rsid w:val="00E7408B"/>
    <w:rsid w:val="00E80CC2"/>
    <w:rsid w:val="00E82EFE"/>
    <w:rsid w:val="00E835A5"/>
    <w:rsid w:val="00E83CFE"/>
    <w:rsid w:val="00E85843"/>
    <w:rsid w:val="00E8590D"/>
    <w:rsid w:val="00E85E9B"/>
    <w:rsid w:val="00E87CBD"/>
    <w:rsid w:val="00E90BAE"/>
    <w:rsid w:val="00E9112F"/>
    <w:rsid w:val="00E916EB"/>
    <w:rsid w:val="00E91CF5"/>
    <w:rsid w:val="00E92621"/>
    <w:rsid w:val="00E926B3"/>
    <w:rsid w:val="00E928E8"/>
    <w:rsid w:val="00E93DB7"/>
    <w:rsid w:val="00E94F93"/>
    <w:rsid w:val="00E960BA"/>
    <w:rsid w:val="00EA10D2"/>
    <w:rsid w:val="00EA12D8"/>
    <w:rsid w:val="00EA1AFB"/>
    <w:rsid w:val="00EA200F"/>
    <w:rsid w:val="00EA381B"/>
    <w:rsid w:val="00EA7EF1"/>
    <w:rsid w:val="00EB00AF"/>
    <w:rsid w:val="00EB057C"/>
    <w:rsid w:val="00EB05D1"/>
    <w:rsid w:val="00EB14ED"/>
    <w:rsid w:val="00EB269B"/>
    <w:rsid w:val="00EB3C47"/>
    <w:rsid w:val="00EB5836"/>
    <w:rsid w:val="00EB6E32"/>
    <w:rsid w:val="00EB7754"/>
    <w:rsid w:val="00EB78F9"/>
    <w:rsid w:val="00EC211B"/>
    <w:rsid w:val="00EC2207"/>
    <w:rsid w:val="00EC6307"/>
    <w:rsid w:val="00ED04DC"/>
    <w:rsid w:val="00ED0593"/>
    <w:rsid w:val="00ED082D"/>
    <w:rsid w:val="00ED117D"/>
    <w:rsid w:val="00ED148C"/>
    <w:rsid w:val="00ED3947"/>
    <w:rsid w:val="00ED3A2D"/>
    <w:rsid w:val="00ED4D66"/>
    <w:rsid w:val="00ED4F50"/>
    <w:rsid w:val="00ED52CC"/>
    <w:rsid w:val="00ED6CB0"/>
    <w:rsid w:val="00ED76F5"/>
    <w:rsid w:val="00ED7952"/>
    <w:rsid w:val="00EE0635"/>
    <w:rsid w:val="00EE0A70"/>
    <w:rsid w:val="00EE202F"/>
    <w:rsid w:val="00EE224B"/>
    <w:rsid w:val="00EE2925"/>
    <w:rsid w:val="00EE5699"/>
    <w:rsid w:val="00EE5823"/>
    <w:rsid w:val="00EE6F57"/>
    <w:rsid w:val="00EF2BA8"/>
    <w:rsid w:val="00EF38E4"/>
    <w:rsid w:val="00EF40F2"/>
    <w:rsid w:val="00EF58D5"/>
    <w:rsid w:val="00EF65E2"/>
    <w:rsid w:val="00EF6E69"/>
    <w:rsid w:val="00F0054D"/>
    <w:rsid w:val="00F009C0"/>
    <w:rsid w:val="00F05C47"/>
    <w:rsid w:val="00F067B7"/>
    <w:rsid w:val="00F06F78"/>
    <w:rsid w:val="00F10096"/>
    <w:rsid w:val="00F10E7F"/>
    <w:rsid w:val="00F11150"/>
    <w:rsid w:val="00F12196"/>
    <w:rsid w:val="00F12E1D"/>
    <w:rsid w:val="00F130C0"/>
    <w:rsid w:val="00F14CC6"/>
    <w:rsid w:val="00F15B6E"/>
    <w:rsid w:val="00F1697F"/>
    <w:rsid w:val="00F17243"/>
    <w:rsid w:val="00F201F3"/>
    <w:rsid w:val="00F204BA"/>
    <w:rsid w:val="00F21F29"/>
    <w:rsid w:val="00F2381A"/>
    <w:rsid w:val="00F23956"/>
    <w:rsid w:val="00F24C58"/>
    <w:rsid w:val="00F24CA0"/>
    <w:rsid w:val="00F252B3"/>
    <w:rsid w:val="00F25404"/>
    <w:rsid w:val="00F25FB4"/>
    <w:rsid w:val="00F263B5"/>
    <w:rsid w:val="00F276B5"/>
    <w:rsid w:val="00F30A39"/>
    <w:rsid w:val="00F3288A"/>
    <w:rsid w:val="00F405EE"/>
    <w:rsid w:val="00F40EC1"/>
    <w:rsid w:val="00F423BE"/>
    <w:rsid w:val="00F423CD"/>
    <w:rsid w:val="00F42FD7"/>
    <w:rsid w:val="00F4396D"/>
    <w:rsid w:val="00F43E03"/>
    <w:rsid w:val="00F4523D"/>
    <w:rsid w:val="00F4578D"/>
    <w:rsid w:val="00F45A17"/>
    <w:rsid w:val="00F46E52"/>
    <w:rsid w:val="00F509D7"/>
    <w:rsid w:val="00F56561"/>
    <w:rsid w:val="00F62E46"/>
    <w:rsid w:val="00F635E2"/>
    <w:rsid w:val="00F64FF1"/>
    <w:rsid w:val="00F6531E"/>
    <w:rsid w:val="00F66CB8"/>
    <w:rsid w:val="00F7092A"/>
    <w:rsid w:val="00F713E1"/>
    <w:rsid w:val="00F73CAE"/>
    <w:rsid w:val="00F73CFA"/>
    <w:rsid w:val="00F76077"/>
    <w:rsid w:val="00F77881"/>
    <w:rsid w:val="00F8051A"/>
    <w:rsid w:val="00F83405"/>
    <w:rsid w:val="00F836D4"/>
    <w:rsid w:val="00F8370E"/>
    <w:rsid w:val="00F839F9"/>
    <w:rsid w:val="00F8425B"/>
    <w:rsid w:val="00F8448B"/>
    <w:rsid w:val="00F85189"/>
    <w:rsid w:val="00F851FD"/>
    <w:rsid w:val="00F87DCE"/>
    <w:rsid w:val="00F91A23"/>
    <w:rsid w:val="00F92814"/>
    <w:rsid w:val="00F92D3E"/>
    <w:rsid w:val="00F93A6B"/>
    <w:rsid w:val="00F9475C"/>
    <w:rsid w:val="00F94832"/>
    <w:rsid w:val="00F94CA1"/>
    <w:rsid w:val="00F950BE"/>
    <w:rsid w:val="00F9755A"/>
    <w:rsid w:val="00F97D99"/>
    <w:rsid w:val="00FA1B7E"/>
    <w:rsid w:val="00FA57A5"/>
    <w:rsid w:val="00FA5908"/>
    <w:rsid w:val="00FA69DB"/>
    <w:rsid w:val="00FA72BA"/>
    <w:rsid w:val="00FA7C4D"/>
    <w:rsid w:val="00FB0B3D"/>
    <w:rsid w:val="00FB1ADF"/>
    <w:rsid w:val="00FB374D"/>
    <w:rsid w:val="00FB3A3A"/>
    <w:rsid w:val="00FB4497"/>
    <w:rsid w:val="00FB467B"/>
    <w:rsid w:val="00FB4773"/>
    <w:rsid w:val="00FB6A86"/>
    <w:rsid w:val="00FB6F20"/>
    <w:rsid w:val="00FB7972"/>
    <w:rsid w:val="00FB7D5B"/>
    <w:rsid w:val="00FC0343"/>
    <w:rsid w:val="00FC1D99"/>
    <w:rsid w:val="00FC1DE5"/>
    <w:rsid w:val="00FC1E88"/>
    <w:rsid w:val="00FC35E2"/>
    <w:rsid w:val="00FC5377"/>
    <w:rsid w:val="00FC558F"/>
    <w:rsid w:val="00FC619E"/>
    <w:rsid w:val="00FC6DFF"/>
    <w:rsid w:val="00FC782D"/>
    <w:rsid w:val="00FD0D44"/>
    <w:rsid w:val="00FD1B9D"/>
    <w:rsid w:val="00FD1DF7"/>
    <w:rsid w:val="00FD2534"/>
    <w:rsid w:val="00FD2CE2"/>
    <w:rsid w:val="00FD4F32"/>
    <w:rsid w:val="00FD6567"/>
    <w:rsid w:val="00FD7585"/>
    <w:rsid w:val="00FE0298"/>
    <w:rsid w:val="00FE0761"/>
    <w:rsid w:val="00FE1637"/>
    <w:rsid w:val="00FE391E"/>
    <w:rsid w:val="00FE3CE3"/>
    <w:rsid w:val="00FE4AEB"/>
    <w:rsid w:val="00FE5230"/>
    <w:rsid w:val="00FE5739"/>
    <w:rsid w:val="00FE5A80"/>
    <w:rsid w:val="00FE6286"/>
    <w:rsid w:val="00FE72C0"/>
    <w:rsid w:val="00FF0A87"/>
    <w:rsid w:val="00FF262C"/>
    <w:rsid w:val="00FF34F9"/>
    <w:rsid w:val="00FF377A"/>
    <w:rsid w:val="00FF4444"/>
    <w:rsid w:val="00FF5D04"/>
    <w:rsid w:val="00FF62FB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E56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6ACC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76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52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ED0593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4458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376F"/>
    <w:rPr>
      <w:color w:val="000080"/>
      <w:u w:val="single"/>
    </w:rPr>
  </w:style>
  <w:style w:type="character" w:customStyle="1" w:styleId="21">
    <w:name w:val="Заголовок №2_"/>
    <w:basedOn w:val="a0"/>
    <w:link w:val="22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23">
    <w:name w:val="Заголовок №2"/>
    <w:basedOn w:val="21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a4">
    <w:name w:val="Основной текст_"/>
    <w:basedOn w:val="a0"/>
    <w:link w:val="31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">
    <w:name w:val="Основной текст1"/>
    <w:basedOn w:val="a4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_"/>
    <w:basedOn w:val="a0"/>
    <w:link w:val="13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basedOn w:val="12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24">
    <w:name w:val="Основной текст2"/>
    <w:basedOn w:val="a4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5">
    <w:name w:val="Основной текст (2)_"/>
    <w:basedOn w:val="a0"/>
    <w:link w:val="26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7">
    <w:name w:val="Основной текст (2)"/>
    <w:basedOn w:val="25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22">
    <w:name w:val="Заголовок №2"/>
    <w:basedOn w:val="a"/>
    <w:link w:val="21"/>
    <w:rsid w:val="00B1376F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1">
    <w:name w:val="Основной текст3"/>
    <w:basedOn w:val="a"/>
    <w:link w:val="a4"/>
    <w:rsid w:val="00B1376F"/>
    <w:pPr>
      <w:shd w:val="clear" w:color="auto" w:fill="FFFFFF"/>
      <w:spacing w:before="60" w:after="54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3">
    <w:name w:val="Заголовок №1"/>
    <w:basedOn w:val="a"/>
    <w:link w:val="12"/>
    <w:rsid w:val="00B1376F"/>
    <w:pPr>
      <w:shd w:val="clear" w:color="auto" w:fill="FFFFFF"/>
      <w:spacing w:before="540" w:after="360" w:line="0" w:lineRule="atLeast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6">
    <w:name w:val="Основной текст (2)"/>
    <w:basedOn w:val="a"/>
    <w:link w:val="25"/>
    <w:rsid w:val="00B1376F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EB00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0AF"/>
    <w:rPr>
      <w:rFonts w:ascii="Tahoma" w:hAnsi="Tahoma" w:cs="Tahoma"/>
      <w:color w:val="000000"/>
      <w:sz w:val="16"/>
      <w:szCs w:val="16"/>
    </w:rPr>
  </w:style>
  <w:style w:type="paragraph" w:customStyle="1" w:styleId="110">
    <w:name w:val="Знак Знак Знак1 Знак1 Знак Знак Знак Знак Знак Знак"/>
    <w:basedOn w:val="a"/>
    <w:rsid w:val="006E2F94"/>
    <w:pPr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styleId="28">
    <w:name w:val="Body Text Indent 2"/>
    <w:basedOn w:val="a"/>
    <w:link w:val="29"/>
    <w:rsid w:val="006E2F94"/>
    <w:pPr>
      <w:ind w:left="284"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29">
    <w:name w:val="Основной текст с отступом 2 Знак"/>
    <w:basedOn w:val="a0"/>
    <w:link w:val="28"/>
    <w:rsid w:val="006E2F94"/>
    <w:rPr>
      <w:rFonts w:ascii="Times New Roman" w:eastAsia="Times New Roman" w:hAnsi="Times New Roman" w:cs="Times New Roman"/>
      <w:sz w:val="28"/>
      <w:szCs w:val="20"/>
    </w:rPr>
  </w:style>
  <w:style w:type="paragraph" w:customStyle="1" w:styleId="abzas">
    <w:name w:val="abzas"/>
    <w:basedOn w:val="a7"/>
    <w:rsid w:val="006E2F94"/>
    <w:pPr>
      <w:spacing w:after="0"/>
      <w:ind w:left="0" w:firstLine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6E2F9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E2F94"/>
    <w:rPr>
      <w:color w:val="000000"/>
    </w:rPr>
  </w:style>
  <w:style w:type="character" w:customStyle="1" w:styleId="apple-style-span">
    <w:name w:val="apple-style-span"/>
    <w:basedOn w:val="a0"/>
    <w:rsid w:val="00EE5823"/>
  </w:style>
  <w:style w:type="paragraph" w:styleId="a9">
    <w:name w:val="Body Text"/>
    <w:basedOn w:val="a"/>
    <w:link w:val="aa"/>
    <w:uiPriority w:val="99"/>
    <w:semiHidden/>
    <w:unhideWhenUsed/>
    <w:rsid w:val="00D41DA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41DAA"/>
    <w:rPr>
      <w:color w:val="000000"/>
    </w:rPr>
  </w:style>
  <w:style w:type="paragraph" w:styleId="ab">
    <w:name w:val="List Paragraph"/>
    <w:basedOn w:val="a"/>
    <w:uiPriority w:val="34"/>
    <w:qFormat/>
    <w:rsid w:val="00D41DAA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c">
    <w:name w:val="No Spacing"/>
    <w:link w:val="ad"/>
    <w:uiPriority w:val="1"/>
    <w:qFormat/>
    <w:rsid w:val="0011111F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F760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E5643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5643E"/>
    <w:rPr>
      <w:color w:val="000000"/>
    </w:rPr>
  </w:style>
  <w:style w:type="paragraph" w:styleId="af0">
    <w:name w:val="footer"/>
    <w:basedOn w:val="a"/>
    <w:link w:val="af1"/>
    <w:uiPriority w:val="99"/>
    <w:unhideWhenUsed/>
    <w:rsid w:val="00E5643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5643E"/>
    <w:rPr>
      <w:color w:val="000000"/>
    </w:rPr>
  </w:style>
  <w:style w:type="table" w:styleId="af2">
    <w:name w:val="Table Grid"/>
    <w:basedOn w:val="a1"/>
    <w:uiPriority w:val="59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EB6E32"/>
    <w:rPr>
      <w:b/>
      <w:bCs/>
    </w:rPr>
  </w:style>
  <w:style w:type="character" w:customStyle="1" w:styleId="60">
    <w:name w:val="Заголовок 6 Знак"/>
    <w:basedOn w:val="a0"/>
    <w:link w:val="6"/>
    <w:uiPriority w:val="9"/>
    <w:rsid w:val="001445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8452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nformat">
    <w:name w:val="ConsNonformat"/>
    <w:rsid w:val="0019774B"/>
    <w:pPr>
      <w:widowControl w:val="0"/>
      <w:snapToGrid w:val="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Без интервала Знак"/>
    <w:basedOn w:val="a0"/>
    <w:link w:val="ac"/>
    <w:uiPriority w:val="1"/>
    <w:locked/>
    <w:rsid w:val="001D0864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681F62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character" w:customStyle="1" w:styleId="212pt">
    <w:name w:val="Основной текст (2) + 12 pt"/>
    <w:basedOn w:val="a0"/>
    <w:rsid w:val="00BB7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semiHidden/>
    <w:rsid w:val="00ED0593"/>
    <w:rPr>
      <w:rFonts w:ascii="Arial" w:eastAsia="Times New Roman" w:hAnsi="Arial" w:cs="Arial"/>
      <w:b/>
      <w:bCs/>
      <w:sz w:val="26"/>
      <w:szCs w:val="26"/>
    </w:rPr>
  </w:style>
  <w:style w:type="character" w:styleId="af4">
    <w:name w:val="FollowedHyperlink"/>
    <w:basedOn w:val="a0"/>
    <w:uiPriority w:val="99"/>
    <w:semiHidden/>
    <w:unhideWhenUsed/>
    <w:rsid w:val="00ED0593"/>
    <w:rPr>
      <w:color w:val="800080" w:themeColor="followedHyperlink"/>
      <w:u w:val="single"/>
    </w:rPr>
  </w:style>
  <w:style w:type="paragraph" w:styleId="af5">
    <w:name w:val="endnote text"/>
    <w:basedOn w:val="a"/>
    <w:link w:val="af6"/>
    <w:uiPriority w:val="99"/>
    <w:semiHidden/>
    <w:unhideWhenUsed/>
    <w:rsid w:val="00ED0593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ED059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7">
    <w:name w:val="endnote reference"/>
    <w:basedOn w:val="a0"/>
    <w:uiPriority w:val="99"/>
    <w:semiHidden/>
    <w:unhideWhenUsed/>
    <w:rsid w:val="00ED059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06ACC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760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52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ED0593"/>
    <w:pPr>
      <w:keepNext/>
      <w:spacing w:before="240" w:after="60"/>
      <w:outlineLvl w:val="2"/>
    </w:pPr>
    <w:rPr>
      <w:rFonts w:ascii="Arial" w:eastAsia="Times New Roman" w:hAnsi="Arial" w:cs="Arial"/>
      <w:b/>
      <w:b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144589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376F"/>
    <w:rPr>
      <w:color w:val="000080"/>
      <w:u w:val="single"/>
    </w:rPr>
  </w:style>
  <w:style w:type="character" w:customStyle="1" w:styleId="21">
    <w:name w:val="Заголовок №2_"/>
    <w:basedOn w:val="a0"/>
    <w:link w:val="22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23">
    <w:name w:val="Заголовок №2"/>
    <w:basedOn w:val="21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a4">
    <w:name w:val="Основной текст_"/>
    <w:basedOn w:val="a0"/>
    <w:link w:val="31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1">
    <w:name w:val="Основной текст1"/>
    <w:basedOn w:val="a4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_"/>
    <w:basedOn w:val="a0"/>
    <w:link w:val="13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14">
    <w:name w:val="Заголовок №1"/>
    <w:basedOn w:val="12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40"/>
      <w:szCs w:val="40"/>
    </w:rPr>
  </w:style>
  <w:style w:type="character" w:customStyle="1" w:styleId="24">
    <w:name w:val="Основной текст2"/>
    <w:basedOn w:val="a4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5">
    <w:name w:val="Основной текст (2)_"/>
    <w:basedOn w:val="a0"/>
    <w:link w:val="26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7">
    <w:name w:val="Основной текст (2)"/>
    <w:basedOn w:val="25"/>
    <w:rsid w:val="00B1376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customStyle="1" w:styleId="22">
    <w:name w:val="Заголовок №2"/>
    <w:basedOn w:val="a"/>
    <w:link w:val="21"/>
    <w:rsid w:val="00B1376F"/>
    <w:pPr>
      <w:shd w:val="clear" w:color="auto" w:fill="FFFFFF"/>
      <w:spacing w:after="60" w:line="0" w:lineRule="atLeast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1">
    <w:name w:val="Основной текст3"/>
    <w:basedOn w:val="a"/>
    <w:link w:val="a4"/>
    <w:rsid w:val="00B1376F"/>
    <w:pPr>
      <w:shd w:val="clear" w:color="auto" w:fill="FFFFFF"/>
      <w:spacing w:before="60" w:after="54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3">
    <w:name w:val="Заголовок №1"/>
    <w:basedOn w:val="a"/>
    <w:link w:val="12"/>
    <w:rsid w:val="00B1376F"/>
    <w:pPr>
      <w:shd w:val="clear" w:color="auto" w:fill="FFFFFF"/>
      <w:spacing w:before="540" w:after="360" w:line="0" w:lineRule="atLeast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26">
    <w:name w:val="Основной текст (2)"/>
    <w:basedOn w:val="a"/>
    <w:link w:val="25"/>
    <w:rsid w:val="00B1376F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EB00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00AF"/>
    <w:rPr>
      <w:rFonts w:ascii="Tahoma" w:hAnsi="Tahoma" w:cs="Tahoma"/>
      <w:color w:val="000000"/>
      <w:sz w:val="16"/>
      <w:szCs w:val="16"/>
    </w:rPr>
  </w:style>
  <w:style w:type="paragraph" w:customStyle="1" w:styleId="110">
    <w:name w:val="Знак Знак Знак1 Знак1 Знак Знак Знак Знак Знак Знак"/>
    <w:basedOn w:val="a"/>
    <w:rsid w:val="006E2F94"/>
    <w:pPr>
      <w:spacing w:after="160" w:line="240" w:lineRule="exact"/>
    </w:pPr>
    <w:rPr>
      <w:rFonts w:ascii="Verdana" w:eastAsia="Times New Roman" w:hAnsi="Verdana" w:cs="Verdana"/>
      <w:color w:val="auto"/>
      <w:sz w:val="20"/>
      <w:szCs w:val="20"/>
      <w:lang w:val="en-US" w:eastAsia="en-US"/>
    </w:rPr>
  </w:style>
  <w:style w:type="paragraph" w:styleId="28">
    <w:name w:val="Body Text Indent 2"/>
    <w:basedOn w:val="a"/>
    <w:link w:val="29"/>
    <w:rsid w:val="006E2F94"/>
    <w:pPr>
      <w:ind w:left="284"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29">
    <w:name w:val="Основной текст с отступом 2 Знак"/>
    <w:basedOn w:val="a0"/>
    <w:link w:val="28"/>
    <w:rsid w:val="006E2F94"/>
    <w:rPr>
      <w:rFonts w:ascii="Times New Roman" w:eastAsia="Times New Roman" w:hAnsi="Times New Roman" w:cs="Times New Roman"/>
      <w:sz w:val="28"/>
      <w:szCs w:val="20"/>
    </w:rPr>
  </w:style>
  <w:style w:type="paragraph" w:customStyle="1" w:styleId="abzas">
    <w:name w:val="abzas"/>
    <w:basedOn w:val="a7"/>
    <w:rsid w:val="006E2F94"/>
    <w:pPr>
      <w:spacing w:after="0"/>
      <w:ind w:left="0" w:firstLine="567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6E2F9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6E2F94"/>
    <w:rPr>
      <w:color w:val="000000"/>
    </w:rPr>
  </w:style>
  <w:style w:type="character" w:customStyle="1" w:styleId="apple-style-span">
    <w:name w:val="apple-style-span"/>
    <w:basedOn w:val="a0"/>
    <w:rsid w:val="00EE5823"/>
  </w:style>
  <w:style w:type="paragraph" w:styleId="a9">
    <w:name w:val="Body Text"/>
    <w:basedOn w:val="a"/>
    <w:link w:val="aa"/>
    <w:uiPriority w:val="99"/>
    <w:semiHidden/>
    <w:unhideWhenUsed/>
    <w:rsid w:val="00D41DAA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D41DAA"/>
    <w:rPr>
      <w:color w:val="000000"/>
    </w:rPr>
  </w:style>
  <w:style w:type="paragraph" w:styleId="ab">
    <w:name w:val="List Paragraph"/>
    <w:basedOn w:val="a"/>
    <w:uiPriority w:val="34"/>
    <w:qFormat/>
    <w:rsid w:val="00D41DAA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c">
    <w:name w:val="No Spacing"/>
    <w:link w:val="ad"/>
    <w:uiPriority w:val="1"/>
    <w:qFormat/>
    <w:rsid w:val="0011111F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F760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header"/>
    <w:basedOn w:val="a"/>
    <w:link w:val="af"/>
    <w:uiPriority w:val="99"/>
    <w:unhideWhenUsed/>
    <w:rsid w:val="00E5643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5643E"/>
    <w:rPr>
      <w:color w:val="000000"/>
    </w:rPr>
  </w:style>
  <w:style w:type="paragraph" w:styleId="af0">
    <w:name w:val="footer"/>
    <w:basedOn w:val="a"/>
    <w:link w:val="af1"/>
    <w:uiPriority w:val="99"/>
    <w:unhideWhenUsed/>
    <w:rsid w:val="00E5643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5643E"/>
    <w:rPr>
      <w:color w:val="000000"/>
    </w:rPr>
  </w:style>
  <w:style w:type="table" w:styleId="af2">
    <w:name w:val="Table Grid"/>
    <w:basedOn w:val="a1"/>
    <w:uiPriority w:val="59"/>
    <w:rsid w:val="008722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sid w:val="00EB6E32"/>
    <w:rPr>
      <w:b/>
      <w:bCs/>
    </w:rPr>
  </w:style>
  <w:style w:type="character" w:customStyle="1" w:styleId="60">
    <w:name w:val="Заголовок 6 Знак"/>
    <w:basedOn w:val="a0"/>
    <w:link w:val="6"/>
    <w:uiPriority w:val="9"/>
    <w:rsid w:val="0014458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20">
    <w:name w:val="Заголовок 2 Знак"/>
    <w:basedOn w:val="a0"/>
    <w:link w:val="2"/>
    <w:uiPriority w:val="9"/>
    <w:rsid w:val="008452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Nonformat">
    <w:name w:val="ConsNonformat"/>
    <w:rsid w:val="0019774B"/>
    <w:pPr>
      <w:widowControl w:val="0"/>
      <w:snapToGrid w:val="0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d">
    <w:name w:val="Без интервала Знак"/>
    <w:basedOn w:val="a0"/>
    <w:link w:val="ac"/>
    <w:uiPriority w:val="1"/>
    <w:locked/>
    <w:rsid w:val="001D0864"/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rsid w:val="00681F62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character" w:customStyle="1" w:styleId="212pt">
    <w:name w:val="Основной текст (2) + 12 pt"/>
    <w:basedOn w:val="a0"/>
    <w:rsid w:val="00BB71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semiHidden/>
    <w:rsid w:val="00ED0593"/>
    <w:rPr>
      <w:rFonts w:ascii="Arial" w:eastAsia="Times New Roman" w:hAnsi="Arial" w:cs="Arial"/>
      <w:b/>
      <w:bCs/>
      <w:sz w:val="26"/>
      <w:szCs w:val="26"/>
    </w:rPr>
  </w:style>
  <w:style w:type="character" w:styleId="af4">
    <w:name w:val="FollowedHyperlink"/>
    <w:basedOn w:val="a0"/>
    <w:uiPriority w:val="99"/>
    <w:semiHidden/>
    <w:unhideWhenUsed/>
    <w:rsid w:val="00ED0593"/>
    <w:rPr>
      <w:color w:val="800080" w:themeColor="followedHyperlink"/>
      <w:u w:val="single"/>
    </w:rPr>
  </w:style>
  <w:style w:type="paragraph" w:styleId="af5">
    <w:name w:val="endnote text"/>
    <w:basedOn w:val="a"/>
    <w:link w:val="af6"/>
    <w:uiPriority w:val="99"/>
    <w:semiHidden/>
    <w:unhideWhenUsed/>
    <w:rsid w:val="00ED0593"/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ED059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7">
    <w:name w:val="endnote reference"/>
    <w:basedOn w:val="a0"/>
    <w:uiPriority w:val="99"/>
    <w:semiHidden/>
    <w:unhideWhenUsed/>
    <w:rsid w:val="00ED05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olovkoSV\Desktop\&#1041;&#1051;&#1040;&#1053;&#1050;%20&#1087;&#1088;&#1080;&#1082;&#1072;&#1079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C401D-A6DA-4F88-802A-3E6F9FE7F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408</TotalTime>
  <Pages>1</Pages>
  <Words>9977</Words>
  <Characters>56873</Characters>
  <Application>Microsoft Office Word</Application>
  <DocSecurity>0</DocSecurity>
  <Lines>473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golovkoSV</dc:creator>
  <cp:lastModifiedBy>Тимкин</cp:lastModifiedBy>
  <cp:revision>117</cp:revision>
  <cp:lastPrinted>2017-06-07T03:06:00Z</cp:lastPrinted>
  <dcterms:created xsi:type="dcterms:W3CDTF">2020-10-13T17:03:00Z</dcterms:created>
  <dcterms:modified xsi:type="dcterms:W3CDTF">2020-12-23T12:47:00Z</dcterms:modified>
</cp:coreProperties>
</file>